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1C6" w:rsidRPr="008000E7" w:rsidRDefault="00DA71C6" w:rsidP="00FA5A41">
      <w:pPr>
        <w:pStyle w:val="Heading2"/>
        <w:spacing w:line="264" w:lineRule="auto"/>
        <w:jc w:val="left"/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37.95pt;margin-top:0;width:66.7pt;height:99pt;z-index:251658240">
            <v:imagedata r:id="rId4" o:title=""/>
            <w10:wrap type="square"/>
          </v:shape>
        </w:pict>
      </w:r>
      <w:r w:rsidRPr="008000E7">
        <w:t>ЧУКОТСКИЕ РАССКАЗЫ</w:t>
      </w:r>
    </w:p>
    <w:p w:rsidR="00DA71C6" w:rsidRPr="00FA5A41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FA5A41">
        <w:rPr>
          <w:rFonts w:ascii="Arial" w:hAnsi="Arial" w:cs="Arial"/>
          <w:sz w:val="20"/>
          <w:szCs w:val="20"/>
        </w:rPr>
        <w:t xml:space="preserve">04-07-2010 № 617, 04 июля </w:t>
      </w:r>
      <w:smartTag w:uri="urn:schemas-microsoft-com:office:smarttags" w:element="metricconverter">
        <w:smartTagPr>
          <w:attr w:name="ProductID" w:val="2010 г"/>
        </w:smartTagPr>
        <w:r w:rsidRPr="00FA5A41">
          <w:rPr>
            <w:rFonts w:ascii="Arial" w:hAnsi="Arial" w:cs="Arial"/>
            <w:sz w:val="20"/>
            <w:szCs w:val="20"/>
          </w:rPr>
          <w:t>2010 г</w:t>
        </w:r>
      </w:smartTag>
      <w:r w:rsidRPr="00FA5A41">
        <w:rPr>
          <w:rFonts w:ascii="Arial" w:hAnsi="Arial" w:cs="Arial"/>
          <w:sz w:val="20"/>
          <w:szCs w:val="20"/>
        </w:rPr>
        <w:t>.</w:t>
      </w:r>
    </w:p>
    <w:p w:rsidR="00DA71C6" w:rsidRPr="00FA5A41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FA5A41">
        <w:rPr>
          <w:rFonts w:ascii="Arial" w:hAnsi="Arial" w:cs="Arial"/>
          <w:sz w:val="20"/>
          <w:szCs w:val="20"/>
        </w:rPr>
        <w:t xml:space="preserve">Юрий Лиманов  </w:t>
      </w:r>
    </w:p>
    <w:p w:rsidR="00DA71C6" w:rsidRPr="00FA5A41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FA5A41">
        <w:rPr>
          <w:rFonts w:ascii="Arial" w:hAnsi="Arial" w:cs="Arial"/>
          <w:sz w:val="20"/>
          <w:szCs w:val="20"/>
        </w:rPr>
        <w:t>[из «Воспоминаний оптимиста»]</w:t>
      </w:r>
    </w:p>
    <w:p w:rsidR="00DA71C6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DA71C6" w:rsidRPr="00FA5A41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FA5A41">
        <w:rPr>
          <w:rFonts w:ascii="Arial" w:hAnsi="Arial" w:cs="Arial"/>
          <w:b/>
          <w:sz w:val="28"/>
          <w:szCs w:val="28"/>
        </w:rPr>
        <w:t>1.Торговля по-чукотски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На Чукотку мы прибыли в разгар навигации. Из чрева огромного «Либерти» — одного из тех транспортов, которые американцы во время войны строили на один рейс, а мы эк</w:t>
      </w:r>
      <w:r w:rsidRPr="00671A95">
        <w:rPr>
          <w:rFonts w:ascii="Arial" w:hAnsi="Arial" w:cs="Arial"/>
          <w:sz w:val="24"/>
          <w:szCs w:val="24"/>
        </w:rPr>
        <w:t>с</w:t>
      </w:r>
      <w:r w:rsidRPr="00671A95">
        <w:rPr>
          <w:rFonts w:ascii="Arial" w:hAnsi="Arial" w:cs="Arial"/>
          <w:sz w:val="24"/>
          <w:szCs w:val="24"/>
        </w:rPr>
        <w:t>плуатировали уже почти десять лет, — портовые рабочие, торопясь и матюгаясь, выгр</w:t>
      </w:r>
      <w:r w:rsidRPr="00671A95">
        <w:rPr>
          <w:rFonts w:ascii="Arial" w:hAnsi="Arial" w:cs="Arial"/>
          <w:sz w:val="24"/>
          <w:szCs w:val="24"/>
        </w:rPr>
        <w:t>у</w:t>
      </w:r>
      <w:r w:rsidRPr="00671A95">
        <w:rPr>
          <w:rFonts w:ascii="Arial" w:hAnsi="Arial" w:cs="Arial"/>
          <w:sz w:val="24"/>
          <w:szCs w:val="24"/>
        </w:rPr>
        <w:t>жали бесконечные ящики, автомашины и гражданское имущество: в бухте Провидения за нами, дожидаясь своей очереди на разгрузку, болтались ещё два парохода. Вся секре</w:t>
      </w:r>
      <w:r w:rsidRPr="00671A95">
        <w:rPr>
          <w:rFonts w:ascii="Arial" w:hAnsi="Arial" w:cs="Arial"/>
          <w:sz w:val="24"/>
          <w:szCs w:val="24"/>
        </w:rPr>
        <w:t>т</w:t>
      </w:r>
      <w:r w:rsidRPr="00671A95">
        <w:rPr>
          <w:rFonts w:ascii="Arial" w:hAnsi="Arial" w:cs="Arial"/>
          <w:sz w:val="24"/>
          <w:szCs w:val="24"/>
        </w:rPr>
        <w:t>ность, столь ревностно соблюдавшаяся во Владивостоке, немедленно полетела к чертям собачьим: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Машину для радиоразведчиков, мать вашу, а не для полка! — орал крановщик из своей кабинки на весь порт. Хорошо хоть номера частей не называл. Жён наших офиц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ров погрузили в открытую трёхтонку и отправили первыми — в таинственное место, им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нуемое урочищем Средних Озёр. Вслед за ними поехали и мы: переводчики, оперативн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ки, два инженера — словом, вся интеллигентская публика, при разгрузке только меша</w:t>
      </w:r>
      <w:r w:rsidRPr="00671A95">
        <w:rPr>
          <w:rFonts w:ascii="Arial" w:hAnsi="Arial" w:cs="Arial"/>
          <w:sz w:val="24"/>
          <w:szCs w:val="24"/>
        </w:rPr>
        <w:t>в</w:t>
      </w:r>
      <w:r w:rsidRPr="00671A95">
        <w:rPr>
          <w:rFonts w:ascii="Arial" w:hAnsi="Arial" w:cs="Arial"/>
          <w:sz w:val="24"/>
          <w:szCs w:val="24"/>
        </w:rPr>
        <w:t>шаяся под ногами.</w:t>
      </w:r>
    </w:p>
    <w:p w:rsidR="00DA71C6" w:rsidRPr="00671A95" w:rsidRDefault="00DA71C6" w:rsidP="00FA5A41">
      <w:pPr>
        <w:pStyle w:val="BodyTextIndent2"/>
      </w:pPr>
      <w:r w:rsidRPr="00671A95">
        <w:t>Обогнув бухту, мы оказались на её южном берегу, где дислоцировались подраздел</w:t>
      </w:r>
      <w:r w:rsidRPr="00671A95">
        <w:t>е</w:t>
      </w:r>
      <w:r w:rsidRPr="00671A95">
        <w:t>ния штаба армии, заскочили в «Военторг», пополнили запасы «горючего» и поплелись по разбитой кремнистой дороге, мимо то одной, то другой пехотной части, в наше таинс</w:t>
      </w:r>
      <w:r w:rsidRPr="00671A95">
        <w:t>т</w:t>
      </w:r>
      <w:r w:rsidRPr="00671A95">
        <w:t>венное урочище. Постепенно воинские части редели; дорога становилась всё более у</w:t>
      </w:r>
      <w:r w:rsidRPr="00671A95">
        <w:t>с</w:t>
      </w:r>
      <w:r w:rsidRPr="00671A95">
        <w:t>ловной, наконец, у складов пехотного полка она вообще кончилась — там мы настигли машину с жёнами. Оба шофёра, приданных нам из автобата на время разгрузки, вылезли из кабин и долго матерились, разыскивая колею. Наконец, наша машина поехала первой, и минут через тридцать невыносимой тряски мы оказались на берегу очаровательного озера, за которым виднелось ещё одно, и где-то под заснеженной, несмотря на лето, г</w:t>
      </w:r>
      <w:r w:rsidRPr="00671A95">
        <w:t>о</w:t>
      </w:r>
      <w:r w:rsidRPr="00671A95">
        <w:t>рой начиналась голубая полоса водоёмов, сбегавших каскадом к невидимой морской л</w:t>
      </w:r>
      <w:r w:rsidRPr="00671A95">
        <w:t>а</w:t>
      </w:r>
      <w:r w:rsidRPr="00671A95">
        <w:t>гуне. Чуть в стороне скелетами высились каркасы двух зданий: теоретически, их должен был возводить армейский стройбат, но ни одного человека видно не было…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Выгрузившись со всеми своими чемоданами и ящиками, мы расположились табором прямо на каменистой площадке со свежими следами торопливой и небрежной расчистки. Машины уехали. Старший нашей нелепой команды сообщил, что они привезут палатки и солдат, которые помогут их возвести. Жизнерадостный хохол лейтенант Вовк, неиспр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вимый шутник и рыбак, побежал к озеру на разведку.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Палатки возвели только к середине ночи, зато уже наутро рядом с ними дымили две походные кухни, предусмотрительно вытребованные командиром части ещё во Владив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стоке; из дикого камня, прокладывая его мхом, солдаты сооружали закуток для генер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торной; командир, надрываясь, кричал в телефон, что стройбатовцы так и не появились, — словом, всё входило в норму.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Начались чукотские будни.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Через десять дней мы приступили к боевой работе. В особых палатках установили аппаратуру, и радисты сели за приёмники: нам, переводчикам и оперативникам, стали р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гулярно поступать листы перехвата, а на карте Аляски, главного объекта нашего радио</w:t>
      </w:r>
      <w:r w:rsidRPr="00671A95">
        <w:rPr>
          <w:rFonts w:ascii="Arial" w:hAnsi="Arial" w:cs="Arial"/>
          <w:sz w:val="24"/>
          <w:szCs w:val="24"/>
        </w:rPr>
        <w:t>в</w:t>
      </w:r>
      <w:r w:rsidRPr="00671A95">
        <w:rPr>
          <w:rFonts w:ascii="Arial" w:hAnsi="Arial" w:cs="Arial"/>
          <w:sz w:val="24"/>
          <w:szCs w:val="24"/>
        </w:rPr>
        <w:t>нимания, появились первые, пока ещё мало что нам говорившие значки.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Стройбатовцы неторопливо возводили казарму и ДОС (дом для офицерского сост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ва), брюзжа и нагло требуя помощи людьми. Поодаль соорудили огромное антенное п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ле: радиоприём наладился, и у оперативников стали накапливаться первые данные о структуре аляскинского командования. А наш шифровальщик уже отправил в Москву, в Управление, шифрограмму, сообщавшую, что американцы засекли наш радиоотряд и в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дут за нами радионаблюдение. Несколько дней командир ждал ответного разноса, но в Москве, видимо, посчитали, что всё в порядке вещей, и втыка не последовало.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Из привезённых стройбатовцами кирпичей наши умельцы сложили замечательную плиту, к ней постепенно пристраивали крытую кухню и столовую. Походные кухни припр</w:t>
      </w:r>
      <w:r w:rsidRPr="00671A95">
        <w:rPr>
          <w:rFonts w:ascii="Arial" w:hAnsi="Arial" w:cs="Arial"/>
          <w:sz w:val="24"/>
          <w:szCs w:val="24"/>
        </w:rPr>
        <w:t>я</w:t>
      </w:r>
      <w:r w:rsidRPr="00671A95">
        <w:rPr>
          <w:rFonts w:ascii="Arial" w:hAnsi="Arial" w:cs="Arial"/>
          <w:sz w:val="24"/>
          <w:szCs w:val="24"/>
        </w:rPr>
        <w:t>тал майор Печинский, запасливый заместитель командира по хозяйственной части, и</w:t>
      </w:r>
      <w:r w:rsidRPr="00671A95">
        <w:rPr>
          <w:rFonts w:ascii="Arial" w:hAnsi="Arial" w:cs="Arial"/>
          <w:sz w:val="24"/>
          <w:szCs w:val="24"/>
        </w:rPr>
        <w:t>з</w:t>
      </w:r>
      <w:r w:rsidRPr="00671A95">
        <w:rPr>
          <w:rFonts w:ascii="Arial" w:hAnsi="Arial" w:cs="Arial"/>
          <w:sz w:val="24"/>
          <w:szCs w:val="24"/>
        </w:rPr>
        <w:t>вестный в интендантских кругах как «Обеспечинский»…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Жизнь налаживалась. А когда энтузиасты стали ездить на лагуну и сетью, припасё</w:t>
      </w:r>
      <w:r w:rsidRPr="00671A95">
        <w:rPr>
          <w:rFonts w:ascii="Arial" w:hAnsi="Arial" w:cs="Arial"/>
          <w:sz w:val="24"/>
          <w:szCs w:val="24"/>
        </w:rPr>
        <w:t>н</w:t>
      </w:r>
      <w:r w:rsidRPr="00671A95">
        <w:rPr>
          <w:rFonts w:ascii="Arial" w:hAnsi="Arial" w:cs="Arial"/>
          <w:sz w:val="24"/>
          <w:szCs w:val="24"/>
        </w:rPr>
        <w:t>ной всё тем же Печинским, ловить рыбу — горбушу, кету и вкуснейшего гольца, напом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навшего озёрную форель, — в однообразный солдатский рацион хлынули рыбные разн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солы.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Наверное, осенью контакт с аборигенами не состоялся именно поэтому. Чукчи появ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лись у нас, как только выпал снег. Две нарты с упряжками по дюжине собак, крики, осте</w:t>
      </w:r>
      <w:r w:rsidRPr="00671A95">
        <w:rPr>
          <w:rFonts w:ascii="Arial" w:hAnsi="Arial" w:cs="Arial"/>
          <w:sz w:val="24"/>
          <w:szCs w:val="24"/>
        </w:rPr>
        <w:t>р</w:t>
      </w:r>
      <w:r w:rsidRPr="00671A95">
        <w:rPr>
          <w:rFonts w:ascii="Arial" w:hAnsi="Arial" w:cs="Arial"/>
          <w:sz w:val="24"/>
          <w:szCs w:val="24"/>
        </w:rPr>
        <w:t>венелый лай, скрип полозьев по камням, едва присыпанным снежком. Жёны высыпали из палаток, прижившийся у нас огромный кот распушил шерсть и полез на флагшток, со</w:t>
      </w:r>
      <w:r w:rsidRPr="00671A95">
        <w:rPr>
          <w:rFonts w:ascii="Arial" w:hAnsi="Arial" w:cs="Arial"/>
          <w:sz w:val="24"/>
          <w:szCs w:val="24"/>
        </w:rPr>
        <w:t>л</w:t>
      </w:r>
      <w:r w:rsidRPr="00671A95">
        <w:rPr>
          <w:rFonts w:ascii="Arial" w:hAnsi="Arial" w:cs="Arial"/>
          <w:sz w:val="24"/>
          <w:szCs w:val="24"/>
        </w:rPr>
        <w:t>дат-истопник вылез из угольной ямы… Словом, прямо-таки аттракцион.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Двое чукчей, обутых в постолы, деловито воткнули в переднюю часть своих нарт з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острённые колья. Собаки тут же легли, высунув длинные розовые языки. Хозяин первой упряжки откинул вытертую меховую полость, достал два десятка крупных горбуш, красиво разложил их на нарте, подошёл к наблюдавшим за ним женщинам, улыбнулся, сказал н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понятное слово «хай» — и начал деловой разговор: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Питнацать рупилей, — поднял он один палец, чёрный от грязи, с обломанным но</w:t>
      </w:r>
      <w:r w:rsidRPr="00671A95">
        <w:rPr>
          <w:rFonts w:ascii="Arial" w:hAnsi="Arial" w:cs="Arial"/>
          <w:sz w:val="24"/>
          <w:szCs w:val="24"/>
        </w:rPr>
        <w:t>г</w:t>
      </w:r>
      <w:r w:rsidRPr="00671A95">
        <w:rPr>
          <w:rFonts w:ascii="Arial" w:hAnsi="Arial" w:cs="Arial"/>
          <w:sz w:val="24"/>
          <w:szCs w:val="24"/>
        </w:rPr>
        <w:t>тем. Потом поднял другой палец, такой же грязный: — Тывацать рупилей.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Понятно: одна рыбина — пятнадцать, а две пойдут за двадцать. Но женщины к рыбе никакого интереса не проявили, что было вполне понятно всем, кроме чукчей. И вдруг они обиделись. Мрачно побросали рыбу в нарты, накинули полость, извлекли колья, что-то крикнули собакам, те неохотно поднялись, но, почувствовав настроение хозяев, не стали волынить, а дружно налегли — и нарты умчались в вихре сухого молодого снега.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Следующий гость завалился прямо в палатку к жене Печинского — пышной, улыбч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вой, доброй, вполне довольной жизнью хоть на Чукотке, хоть в Белоруссии. Оглушител</w:t>
      </w:r>
      <w:r w:rsidRPr="00671A95">
        <w:rPr>
          <w:rFonts w:ascii="Arial" w:hAnsi="Arial" w:cs="Arial"/>
          <w:sz w:val="24"/>
          <w:szCs w:val="24"/>
        </w:rPr>
        <w:t>ь</w:t>
      </w:r>
      <w:r w:rsidRPr="00671A95">
        <w:rPr>
          <w:rFonts w:ascii="Arial" w:hAnsi="Arial" w:cs="Arial"/>
          <w:sz w:val="24"/>
          <w:szCs w:val="24"/>
        </w:rPr>
        <w:t>ный аромат — смесь запахов прогорклого жира, тухлой мочи, пота и ещё чего-то — мгн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венно заполнил тесное пространство семейной палатки.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Хай, — сказал чукча.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Хай, — ответила жена Печинского.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Шпирт есть? — без обиняков спросил чукча.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Жена Печинского глянула в перекошенное с перепоя лицо аборигена, и волна сочу</w:t>
      </w:r>
      <w:r w:rsidRPr="00671A95">
        <w:rPr>
          <w:rFonts w:ascii="Arial" w:hAnsi="Arial" w:cs="Arial"/>
          <w:sz w:val="24"/>
          <w:szCs w:val="24"/>
        </w:rPr>
        <w:t>в</w:t>
      </w:r>
      <w:r w:rsidRPr="00671A95">
        <w:rPr>
          <w:rFonts w:ascii="Arial" w:hAnsi="Arial" w:cs="Arial"/>
          <w:sz w:val="24"/>
          <w:szCs w:val="24"/>
        </w:rPr>
        <w:t>ствия омыла её жалостливое сердце. Достав бутылку спирта, она щедро налила больше половины стакана, наполнила кружку холодной водой и подала чукче. Тот професси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нально сделал большой глоток воды, вылакал спирт, помотал головой, с трудом выдо</w:t>
      </w:r>
      <w:r w:rsidRPr="00671A95">
        <w:rPr>
          <w:rFonts w:ascii="Arial" w:hAnsi="Arial" w:cs="Arial"/>
          <w:sz w:val="24"/>
          <w:szCs w:val="24"/>
        </w:rPr>
        <w:t>х</w:t>
      </w:r>
      <w:r w:rsidRPr="00671A95">
        <w:rPr>
          <w:rFonts w:ascii="Arial" w:hAnsi="Arial" w:cs="Arial"/>
          <w:sz w:val="24"/>
          <w:szCs w:val="24"/>
        </w:rPr>
        <w:t>нул, отдышался, запил и сказал хрипло: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Тяньк-ю. — Печинская непонимающе уставилась на него. Чукча вгляделся в неё, щуря узкие, трахомные глаза, сказал: — Это там тяньк-ю… Здесь спасиба, — и вышел из палатки.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Вечером переводчики обсудили красочный рассказ Печинской и пришли к выводу: чукчи запросто ходят «на ту сторону», на Аляску, как к себе домой. Просто с похмелья в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зитёр перепутал, где он. Кстати, это объясняло и приветствие «хай», непонятое нами в первый день появления аборигенов: типично американское, но с чукотским прононсом.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Только, ребята, не дай бог наш особист узнает! — предупредил я. — Смотрите, не разболтайте!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А что такого? — спросил кто-то непонятливый.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US" w:eastAsia="en-US"/>
        </w:rPr>
        <w:pict>
          <v:shape id="_x0000_s1027" type="#_x0000_t75" style="position:absolute;left:0;text-align:left;margin-left:312.85pt;margin-top:405pt;width:192.65pt;height:252pt;z-index:251659264" o:allowoverlap="f">
            <v:imagedata r:id="rId5" o:title="" gain="69719f" blacklevel="-5898f"/>
            <w10:wrap type="square"/>
            <w10:anchorlock/>
          </v:shape>
        </w:pict>
      </w:r>
      <w:r w:rsidRPr="00671A95">
        <w:rPr>
          <w:rFonts w:ascii="Arial" w:hAnsi="Arial" w:cs="Arial"/>
          <w:sz w:val="24"/>
          <w:szCs w:val="24"/>
        </w:rPr>
        <w:t>— Вот сошьёт тебе дело наш милейший особист — о связи с противником при п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средстве местного населения — тогда поймёшь, «что такого»! — не сдержав раздраж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ния, буркнул я. В силу некоторых особенностей биографии я был самым осведомлённым среди нашей офицерской молодёжи. Тридцать восьмой год они не помнили, сорок вос</w:t>
      </w:r>
      <w:r w:rsidRPr="00671A95">
        <w:rPr>
          <w:rFonts w:ascii="Arial" w:hAnsi="Arial" w:cs="Arial"/>
          <w:sz w:val="24"/>
          <w:szCs w:val="24"/>
        </w:rPr>
        <w:t>ь</w:t>
      </w:r>
      <w:r w:rsidRPr="00671A95">
        <w:rPr>
          <w:rFonts w:ascii="Arial" w:hAnsi="Arial" w:cs="Arial"/>
          <w:sz w:val="24"/>
          <w:szCs w:val="24"/>
        </w:rPr>
        <w:t>мой — не заметили, потому что вкалывали в училищах: даже переводчиков, перегружая занятиями, ускоренными темпами выпекали в Канском училище всего за два года.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Следующий визитёр ввалился в палатку к жизнерадостной Татке, жене самого мол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дого офицера из нашей компании.</w:t>
      </w:r>
    </w:p>
    <w:p w:rsidR="00DA71C6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 xml:space="preserve">— Шпирт есть? — спросил он прямо, без затей, опустив ненужное «хай». Спирта у Татки не было, и она отрицательно покачала головой. Чукча её не понял, сунул руку за пазуху — и перед глазами изумлённой Татки возник ослепительный хвост голубого песца. Аж дыхание перехватило от вида такой красоты. 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Бартер, — пояснил чукча: — шпирт есть?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Татка была женой переводчика, сама училась в Московском педагогическом на отд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лении филологии — слово «бартер», тогда ещё неизвестное на Руси, она знала и пер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спрашивать не стала.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Нету у меня спирта! — горестно ответила она, не спуская глаз с песцового хвоста. — Завтра будет. Приходи!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Завтра не нада! — сказал чукча и вышел, обдав Татку волной невообразимого аромата.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Вечером она потребовала от мужа ехать со спиртом в дальнее стойбище, спраш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вать, предлагать, менять… Мы её высмеяли, объяснив, что чукче просто подоспело. Имея шкурку песца, он мог сдать её в Чукторг за боны, потом обменять их на деньги, по</w:t>
      </w:r>
      <w:r w:rsidRPr="00671A95">
        <w:rPr>
          <w:rFonts w:ascii="Arial" w:hAnsi="Arial" w:cs="Arial"/>
          <w:sz w:val="24"/>
          <w:szCs w:val="24"/>
        </w:rPr>
        <w:t>й</w:t>
      </w:r>
      <w:r w:rsidRPr="00671A95">
        <w:rPr>
          <w:rFonts w:ascii="Arial" w:hAnsi="Arial" w:cs="Arial"/>
          <w:sz w:val="24"/>
          <w:szCs w:val="24"/>
        </w:rPr>
        <w:t>ти в «Военторг», попросить любого офицера об услуге и получить вожделённую бутылку. Но ему приспичило, он не желал терять время: любой мужик, хоть русский, хоть чукча, его поймёт…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Идеологически подкованные, мы принялись об</w:t>
      </w:r>
      <w:r w:rsidRPr="00671A95">
        <w:rPr>
          <w:rFonts w:ascii="Arial" w:hAnsi="Arial" w:cs="Arial"/>
          <w:sz w:val="24"/>
          <w:szCs w:val="24"/>
        </w:rPr>
        <w:t>ъ</w:t>
      </w:r>
      <w:r w:rsidRPr="00671A95">
        <w:rPr>
          <w:rFonts w:ascii="Arial" w:hAnsi="Arial" w:cs="Arial"/>
          <w:sz w:val="24"/>
          <w:szCs w:val="24"/>
        </w:rPr>
        <w:t>яснять Татке, что чукчи с давних пор были развр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щены американскими китобоями: те сознательно их спаивали, чтобы проще было обделывать свои д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лишки, — отсюда и болезни, и убыль населения. Та</w:t>
      </w:r>
      <w:r w:rsidRPr="00671A95">
        <w:rPr>
          <w:rFonts w:ascii="Arial" w:hAnsi="Arial" w:cs="Arial"/>
          <w:sz w:val="24"/>
          <w:szCs w:val="24"/>
        </w:rPr>
        <w:t>т</w:t>
      </w:r>
      <w:r w:rsidRPr="00671A95">
        <w:rPr>
          <w:rFonts w:ascii="Arial" w:hAnsi="Arial" w:cs="Arial"/>
          <w:sz w:val="24"/>
          <w:szCs w:val="24"/>
        </w:rPr>
        <w:t>ка всё выслушала и сделала свой вывод: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Короче, чтобы к отъезду с Чукотки у меня б</w:t>
      </w:r>
      <w:r w:rsidRPr="00671A95">
        <w:rPr>
          <w:rFonts w:ascii="Arial" w:hAnsi="Arial" w:cs="Arial"/>
          <w:sz w:val="24"/>
          <w:szCs w:val="24"/>
        </w:rPr>
        <w:t>ы</w:t>
      </w:r>
      <w:r w:rsidRPr="00671A95">
        <w:rPr>
          <w:rFonts w:ascii="Arial" w:hAnsi="Arial" w:cs="Arial"/>
          <w:sz w:val="24"/>
          <w:szCs w:val="24"/>
        </w:rPr>
        <w:t>ло одеяло из голубых песцов! Иначе уеду раньше и без тебя!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…К середине дня над сопкой немного приподн</w:t>
      </w:r>
      <w:r w:rsidRPr="00671A95">
        <w:rPr>
          <w:rFonts w:ascii="Arial" w:hAnsi="Arial" w:cs="Arial"/>
          <w:sz w:val="24"/>
          <w:szCs w:val="24"/>
        </w:rPr>
        <w:t>я</w:t>
      </w:r>
      <w:r w:rsidRPr="00671A95">
        <w:rPr>
          <w:rFonts w:ascii="Arial" w:hAnsi="Arial" w:cs="Arial"/>
          <w:sz w:val="24"/>
          <w:szCs w:val="24"/>
        </w:rPr>
        <w:t>лось солнце: всё заискрилось, засверкало, собира</w:t>
      </w:r>
      <w:r w:rsidRPr="00671A95">
        <w:rPr>
          <w:rFonts w:ascii="Arial" w:hAnsi="Arial" w:cs="Arial"/>
          <w:sz w:val="24"/>
          <w:szCs w:val="24"/>
        </w:rPr>
        <w:t>в</w:t>
      </w:r>
      <w:r w:rsidRPr="00671A95">
        <w:rPr>
          <w:rFonts w:ascii="Arial" w:hAnsi="Arial" w:cs="Arial"/>
          <w:sz w:val="24"/>
          <w:szCs w:val="24"/>
        </w:rPr>
        <w:t>шиеся с утра тучи стремительно растаяли — устан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вился редкий для Чукотки ясный день. Над офице</w:t>
      </w:r>
      <w:r w:rsidRPr="00671A95">
        <w:rPr>
          <w:rFonts w:ascii="Arial" w:hAnsi="Arial" w:cs="Arial"/>
          <w:sz w:val="24"/>
          <w:szCs w:val="24"/>
        </w:rPr>
        <w:t>р</w:t>
      </w:r>
      <w:r w:rsidRPr="00671A95">
        <w:rPr>
          <w:rFonts w:ascii="Arial" w:hAnsi="Arial" w:cs="Arial"/>
          <w:sz w:val="24"/>
          <w:szCs w:val="24"/>
        </w:rPr>
        <w:t>скими палатками закурились дымки: жёны готовили обед. Приблудный щенок, обещавший стать крупной красивой лайкой, терпеливо сидел у приподнятого клапана Таткиного парусинового жилища, жадно пр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нюхиваясь: у неё опять что-то подгорало.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Две упряжки появились со стороны тундры. Это было необычно. Да и сами упряжки отличались от тех, к которым мы уже привыкли: собак было по двадцать в каждой, и на</w:t>
      </w:r>
      <w:r w:rsidRPr="00671A95">
        <w:rPr>
          <w:rFonts w:ascii="Arial" w:hAnsi="Arial" w:cs="Arial"/>
          <w:sz w:val="24"/>
          <w:szCs w:val="24"/>
        </w:rPr>
        <w:t>р</w:t>
      </w:r>
      <w:r w:rsidRPr="00671A95">
        <w:rPr>
          <w:rFonts w:ascii="Arial" w:hAnsi="Arial" w:cs="Arial"/>
          <w:sz w:val="24"/>
          <w:szCs w:val="24"/>
        </w:rPr>
        <w:t>ты были заметно длиннее тех, на которых приезжали наши соседи из стойбища Урелик, что рядом с лагуной. Обе упряжки лихо затормозили на утоптанной площадке в центре городка. Чукчи встали с нарт, неторопливо огляделись. Щенок залился лаем и задом вполз в Таткину палатку. Упряжные собаки, гладкие и полные достоинства, на его брёх не обратили внимания.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Высыпали жёны. Старший чукча, с лицом непроницаемым, словно у каменного идола прикаспийских степей, откинул полость на первой нарте, а его напарник, пониже ростом и с намёком на улыбку на тёмном обветренном лице, сделал приглашающий жест рукой. Женщины ахнули: на брезенте лежали крупные, одна к одной, красные, сочившиеся св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жей кровью моржовые печёнки — такие аппетитные, что хотелось забыть об обеде, гот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вившемся из консервов, выкинуть всё щенку и начать творить новое блюдо. Тем врем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нем младший чукча сдёрнул полог до конца, скинув его на снег: взору женщин открылись лежавшие друг на друге печёнки поменьше и потемнее.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Тюленьи! — прошептала опытная Печинская, не раз ездившая с мужем в портовый магазин. Старший чукча поднял палец: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Тырицать рупилей, — и указал на моржовую печёнку. Женщины приблизились к нартам, привычно выстраиваясь в очередь. Указав на тюленью печёнку, чукча важно пр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изнёс: — Тывацать рупилей.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Загадочна женская натура! Казалось бы, великолепная печёнка, свежая, сочная, — так нет: наши жёны всё перебирали, рассматривали, перекладывали, щупали. Кто-то поднял кусок чуть меньше остальных и спросил у старшего чукчи: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За двадцать пять пойдёт?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Тырицать рупилей.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Да ты посмотри: видишь, этот меньше! Вот рядом — да, а вот этот? Двадцать пять?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Тырицать рупилей, — невозмутимо повторил чукча, и ни один мускул не дрогнул на его лице.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Вообще-то верно, куски разные… — заговорили женщины.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Чукча высокомерно глядел на них и молчал.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Женщины перестали препираться, и торговля пошла. Каждая отоварившаяся — п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чему-то на ум приходило именно это слово из далёких времён карточек и очередей — возвращалась к себе в палатку, бережно унося покупку. Но неожиданно старший чукча повёл себя странно: отошёл в сторону, принялся пересчитывать выручку, долго мусоля бумажки, и что-то шептал. Затем он подозвал младшего: тот тоже пересчитал деньги, оба обменялись парой слов, старший вернулся к первой упряжке, решительно, одним рывком, поднял нарты так, что они встали набок, и вся печёнка вывалилась в снег. Старший чукча отпустил борт: нарты упали, придавив несколько кусков полозьями; младший чукча ве</w:t>
      </w:r>
      <w:r w:rsidRPr="00671A95">
        <w:rPr>
          <w:rFonts w:ascii="Arial" w:hAnsi="Arial" w:cs="Arial"/>
          <w:sz w:val="24"/>
          <w:szCs w:val="24"/>
        </w:rPr>
        <w:t>р</w:t>
      </w:r>
      <w:r w:rsidRPr="00671A95">
        <w:rPr>
          <w:rFonts w:ascii="Arial" w:hAnsi="Arial" w:cs="Arial"/>
          <w:sz w:val="24"/>
          <w:szCs w:val="24"/>
        </w:rPr>
        <w:t>нул полог на место и ушёл к своей упряжке; оба сели, вырвали колья из тонкого слоя сн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га и крикнули гортанные команды собакам — те вскочили, налегли на постромки, и нарты, медленно набирая скорость, уехали. Видимо, сумма, необходимая для приобретения «шпирта» в Чукторге, была набрана, поэтому продолжать торговлю они сочли бессмы</w:t>
      </w:r>
      <w:r w:rsidRPr="00671A95">
        <w:rPr>
          <w:rFonts w:ascii="Arial" w:hAnsi="Arial" w:cs="Arial"/>
          <w:sz w:val="24"/>
          <w:szCs w:val="24"/>
        </w:rPr>
        <w:t>с</w:t>
      </w:r>
      <w:r w:rsidRPr="00671A95">
        <w:rPr>
          <w:rFonts w:ascii="Arial" w:hAnsi="Arial" w:cs="Arial"/>
          <w:sz w:val="24"/>
          <w:szCs w:val="24"/>
        </w:rPr>
        <w:t>ленным.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Те, кто успели купить деликатес, и те, кто только собирались, застыли в недоумении, быстро перешедшем в два противоположных чувства. Первые были раздосадованы н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прасной тратой денег, когда халява — вот она, валяется под ногами и буквально сама просится в руки; вторые же радовались неожиданному везению и с хохотом подбирали сочные куски печёнки, разбросанные по снегу.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Идиоты! — крикнула им вслед жена замполита.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Вот так торговля! — хихикнула жена радиоинженера.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Примчался щенок и, ворча, стал хватать пропитанный кровью снег.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К середине зимы мы переехали в дом, наконец достроенный стройбатовскими кункт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торами. И сразу же перестали появляться у нас собачьи упряжки: наверное, чукчи исп</w:t>
      </w:r>
      <w:r w:rsidRPr="00671A95">
        <w:rPr>
          <w:rFonts w:ascii="Arial" w:hAnsi="Arial" w:cs="Arial"/>
          <w:sz w:val="24"/>
          <w:szCs w:val="24"/>
        </w:rPr>
        <w:t>ы</w:t>
      </w:r>
      <w:r w:rsidRPr="00671A95">
        <w:rPr>
          <w:rFonts w:ascii="Arial" w:hAnsi="Arial" w:cs="Arial"/>
          <w:sz w:val="24"/>
          <w:szCs w:val="24"/>
        </w:rPr>
        <w:t>тывали больше доверия к палаткам, напоминавшим их родные чумы. А на красную рыбу — свежую, мороженую, вяленую, копчённую в собственной коптильне — остряки-переводчики объявили коммунизм: в смысле, каждому по потребности.</w:t>
      </w:r>
    </w:p>
    <w:p w:rsidR="00DA71C6" w:rsidRPr="00D366F4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D366F4">
        <w:rPr>
          <w:rFonts w:ascii="Arial" w:hAnsi="Arial" w:cs="Arial"/>
          <w:b/>
          <w:sz w:val="28"/>
          <w:szCs w:val="28"/>
        </w:rPr>
        <w:t>2. Лунная собака</w:t>
      </w:r>
    </w:p>
    <w:p w:rsidR="00DA71C6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Гениальная идея сбегать на почту в бухту Провидения, используя время для отдыха, положенное офицеру, заступавшему на дежурство по части, пришла мне в голову, как и большинство иных идей, неожиданно. Я весело шёл домой, к ДОСу, радуясь дежурству: в нашей части офицеров было много — одних переводчиков пятеро, да ещё шесть анал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тиков и три начальника смены в Приёмном центре, плюс штатный набор строевых и штабных офицеров, положенный каждой части. Словом, на круг дежурство выпадало не чаще раза в месяц. Потому и радовался: дежурство в отлаженном военном организме — скорее отдых, возможность почесать языком.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За мной увязался наш общий любимец, молодой белый медведь Мишка: игриво по</w:t>
      </w:r>
      <w:r w:rsidRPr="00671A95">
        <w:rPr>
          <w:rFonts w:ascii="Arial" w:hAnsi="Arial" w:cs="Arial"/>
          <w:sz w:val="24"/>
          <w:szCs w:val="24"/>
        </w:rPr>
        <w:t>д</w:t>
      </w:r>
      <w:r w:rsidRPr="00671A95">
        <w:rPr>
          <w:rFonts w:ascii="Arial" w:hAnsi="Arial" w:cs="Arial"/>
          <w:sz w:val="24"/>
          <w:szCs w:val="24"/>
        </w:rPr>
        <w:t>талкивая меня лапой, он предлагал поиграть, побороться. Ещё месяц назад я бы согл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сился, но за последнее время он вымахал с меня ростом и, встав на дыбы, ударом п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редней лапы ловко подбивал сопернику ноги: ты падал, а он наваливался всеми своими полутора сотнями игривых мохнатых килограммов. Ещё оборвёт пуговицы — а мне заст</w:t>
      </w:r>
      <w:r w:rsidRPr="00671A95">
        <w:rPr>
          <w:rFonts w:ascii="Arial" w:hAnsi="Arial" w:cs="Arial"/>
          <w:sz w:val="24"/>
          <w:szCs w:val="24"/>
        </w:rPr>
        <w:t>у</w:t>
      </w:r>
      <w:r w:rsidRPr="00671A95">
        <w:rPr>
          <w:rFonts w:ascii="Arial" w:hAnsi="Arial" w:cs="Arial"/>
          <w:sz w:val="24"/>
          <w:szCs w:val="24"/>
        </w:rPr>
        <w:t>пать!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В тридцати шагах от ДОСа он отстал: на крыльце сидел ничейный кот, любимец н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ших дам, и грелся на солнышке, редком в этот сезон на Чукотке. Кота так и звали: Ниче</w:t>
      </w:r>
      <w:r w:rsidRPr="00671A95">
        <w:rPr>
          <w:rFonts w:ascii="Arial" w:hAnsi="Arial" w:cs="Arial"/>
          <w:sz w:val="24"/>
          <w:szCs w:val="24"/>
        </w:rPr>
        <w:t>й</w:t>
      </w:r>
      <w:r w:rsidRPr="00671A95">
        <w:rPr>
          <w:rFonts w:ascii="Arial" w:hAnsi="Arial" w:cs="Arial"/>
          <w:sz w:val="24"/>
          <w:szCs w:val="24"/>
        </w:rPr>
        <w:t>ный — он не возражал. При первом появлении у нас Мишки, тогда ещё совсем медвежо</w:t>
      </w:r>
      <w:r w:rsidRPr="00671A95">
        <w:rPr>
          <w:rFonts w:ascii="Arial" w:hAnsi="Arial" w:cs="Arial"/>
          <w:sz w:val="24"/>
          <w:szCs w:val="24"/>
        </w:rPr>
        <w:t>н</w:t>
      </w:r>
      <w:r w:rsidRPr="00671A95">
        <w:rPr>
          <w:rFonts w:ascii="Arial" w:hAnsi="Arial" w:cs="Arial"/>
          <w:sz w:val="24"/>
          <w:szCs w:val="24"/>
        </w:rPr>
        <w:t>ка, эта огромная полосатая зверюга, с зелёными бандитскими глазами и оборванным ухом, вся в боевых шрамах, внушила ему безумный страх, расцарапав когтистой лапой нежный чёрный нос. Этот приём Ничейного знали все вечно голодные чукчанские лайки в округе — и никогда не совались к нему. Поэтому, завидев кота, наученный горьким оп</w:t>
      </w:r>
      <w:r w:rsidRPr="00671A95">
        <w:rPr>
          <w:rFonts w:ascii="Arial" w:hAnsi="Arial" w:cs="Arial"/>
          <w:sz w:val="24"/>
          <w:szCs w:val="24"/>
        </w:rPr>
        <w:t>ы</w:t>
      </w:r>
      <w:r w:rsidRPr="00671A95">
        <w:rPr>
          <w:rFonts w:ascii="Arial" w:hAnsi="Arial" w:cs="Arial"/>
          <w:sz w:val="24"/>
          <w:szCs w:val="24"/>
        </w:rPr>
        <w:t>том Мишка остановился, покрутился, с тоской поглядел мне вслед (не удалось поиграть!) и побрёл обратно к казарме, смешно вихляя толстым раскормленным задом.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Именно в тот момент меня и посетила гениальная идея. Два месяца назад я послал родителям свои фото, в том числе в обнимку с белым медведем, и мне подумалось, что в ответном письме уже могут быть впечатления.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Войдя в подъезд, я прошёл через «выгородку» для уличной одежды и обуви и вти</w:t>
      </w:r>
      <w:r w:rsidRPr="00671A95">
        <w:rPr>
          <w:rFonts w:ascii="Arial" w:hAnsi="Arial" w:cs="Arial"/>
          <w:sz w:val="24"/>
          <w:szCs w:val="24"/>
        </w:rPr>
        <w:t>с</w:t>
      </w:r>
      <w:r w:rsidRPr="00671A95">
        <w:rPr>
          <w:rFonts w:ascii="Arial" w:hAnsi="Arial" w:cs="Arial"/>
          <w:sz w:val="24"/>
          <w:szCs w:val="24"/>
        </w:rPr>
        <w:t>нулся в нашу холостяцкую комнату: три двухэтажные койки; в простенке — подобие шк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фа для шести парадных кителей; печь с топкой и четырьмя конфорками, на случай если господа офицеры пожелают приготовить себе что-нибудь сами, а не брести в солдатскую столовую; стол с прикреплённой плексигласовой пластиной, взятой из Оперативного це</w:t>
      </w:r>
      <w:r w:rsidRPr="00671A95">
        <w:rPr>
          <w:rFonts w:ascii="Arial" w:hAnsi="Arial" w:cs="Arial"/>
          <w:sz w:val="24"/>
          <w:szCs w:val="24"/>
        </w:rPr>
        <w:t>н</w:t>
      </w:r>
      <w:r w:rsidRPr="00671A95">
        <w:rPr>
          <w:rFonts w:ascii="Arial" w:hAnsi="Arial" w:cs="Arial"/>
          <w:sz w:val="24"/>
          <w:szCs w:val="24"/>
        </w:rPr>
        <w:t>тра. На ней остриём ножа навечно вычерчена «пуля» для преферанса: записывай спец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альными чернилами, а потом стирай в конце игры — очень удобно, можем взять патент…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Я быстро переоделся в лыжный костюм, взял набор мазей, в подъезде вынул из стенного распора лыжи, вышел на крыльцо и принялся тщательно наносить смазку: как известно, попотеешь — зато быстрее других поспеешь… В окно выглянула Татка — х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рошенькая, в кудряшках и в халатике с соблазнительно распахнутым воротником, — ма</w:t>
      </w:r>
      <w:r w:rsidRPr="00671A95">
        <w:rPr>
          <w:rFonts w:ascii="Arial" w:hAnsi="Arial" w:cs="Arial"/>
          <w:sz w:val="24"/>
          <w:szCs w:val="24"/>
        </w:rPr>
        <w:t>х</w:t>
      </w:r>
      <w:r w:rsidRPr="00671A95">
        <w:rPr>
          <w:rFonts w:ascii="Arial" w:hAnsi="Arial" w:cs="Arial"/>
          <w:sz w:val="24"/>
          <w:szCs w:val="24"/>
        </w:rPr>
        <w:t>нула мне рукой (мол, подожди) и выскочила на крыльцо: возможности пококетничать она не упускала никогда.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Готовишься дежурить? — в её вопросе скрывался иронический подтекст. Все д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журные использовали время, отведённое уставом для отдыха, как хотели: чаще всего г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няли на лыжах, прыгали с самодельного трамплина или «слаломили», хотя горных лыж не было ни у кого.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Хочу в Провидение смотаться, проверить почту до востребования, — ответил я: — думаю, набрались и письма, и бандероли.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Все мы, холостяки, всегда с удовольствием болтали с жёнами коллег, а они, змеи подколодные, кокетничали без зазрения совести, хотя отлично знали, что мы изголод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лись по женской ласке, но офицерская честь запрещала даже мечтать о романе с женой товарища… Татка оживилась: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Слушай, я дам тебе свой паспорт — проверь и на моё имя. Ты немного задержат</w:t>
      </w:r>
      <w:r w:rsidRPr="00671A95">
        <w:rPr>
          <w:rFonts w:ascii="Arial" w:hAnsi="Arial" w:cs="Arial"/>
          <w:sz w:val="24"/>
          <w:szCs w:val="24"/>
        </w:rPr>
        <w:t>ь</w:t>
      </w:r>
      <w:r w:rsidRPr="00671A95">
        <w:rPr>
          <w:rFonts w:ascii="Arial" w:hAnsi="Arial" w:cs="Arial"/>
          <w:sz w:val="24"/>
          <w:szCs w:val="24"/>
        </w:rPr>
        <w:t>ся можешь?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Могу… смотря сколько…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Немного. Я сейчас позвоню — мой пришлёт солдата со своим удостоверением. Мы тоже ждём бандероль…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Я молча чертыхнулся: болтун, кто тебя за язык тянул? Теперь навалят удостовер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ний!..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Через полчаса, положив в рюкзак четыре офицерских удостоверения и два женских паспорта, я уже бежал по накатанной глубокой лыжне. Солнце скатилось к вершинам с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пок, сверкавших льдом; снег искрился, лыжи шли ходко, досада улетучилась, и я маш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нально подсчитывал сам себе: «Раз, два, толчок…»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Двенадцать километров пролетели незаметно. Вроде, даже не запыхался особенно.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Сонечка, всегда сидевшая на выдаче почты до востребования, мне обрадовалась. День будний, народу никого, делать нечего, читать — тоже, а я, её постоянный клиент, старший лейтенант из захолустья — наше урочище Средних Озёр считалось у жителей бухты Провидения чуть ли не местом ссылки, — был человеком весёлым, разговорчивым и, что удивительно провинциалу, знал самые свежие новости из заграничной жизни. Я не говорил Сонечке, что в перерывах между боевой работой с удовольствием почитываю перехваты телетайпов с новостями для американских газет и журналов, ибо — военная тайна. Конечно, здесь, где все всё обо всех знали, наша работа по радиоперехвату была секретом полишинеля. Но Сонечка, молоденькая жена занудливого кадровика, этого не знала: она была не совсем своей — потому что он её выкупил.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О, этот романтический способ обрести жену существовал только на Чукотке в конце сороковых — начале пятидесятых годов. Раз или два за навигацию в бухту Провидения заходили транспортники, следовавшие в Певек, одну из «столиц» ГУЛАГа. С ними приб</w:t>
      </w:r>
      <w:r w:rsidRPr="00671A95">
        <w:rPr>
          <w:rFonts w:ascii="Arial" w:hAnsi="Arial" w:cs="Arial"/>
          <w:sz w:val="24"/>
          <w:szCs w:val="24"/>
        </w:rPr>
        <w:t>ы</w:t>
      </w:r>
      <w:r w:rsidRPr="00671A95">
        <w:rPr>
          <w:rFonts w:ascii="Arial" w:hAnsi="Arial" w:cs="Arial"/>
          <w:sz w:val="24"/>
          <w:szCs w:val="24"/>
        </w:rPr>
        <w:t>вали технические грузы для секретных шахт, продукты, промтовары, а главное — мол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дые женщины, заключившие контракты на работу в магазинах и в конторах. За десять с</w:t>
      </w:r>
      <w:r w:rsidRPr="00671A95">
        <w:rPr>
          <w:rFonts w:ascii="Arial" w:hAnsi="Arial" w:cs="Arial"/>
          <w:sz w:val="24"/>
          <w:szCs w:val="24"/>
        </w:rPr>
        <w:t>у</w:t>
      </w:r>
      <w:r w:rsidRPr="00671A95">
        <w:rPr>
          <w:rFonts w:ascii="Arial" w:hAnsi="Arial" w:cs="Arial"/>
          <w:sz w:val="24"/>
          <w:szCs w:val="24"/>
        </w:rPr>
        <w:t>ток пути от Владивостока до Чукотки они наслушивались от матросов всяких ужасов: и о погодных условиях; и о том, что там, в Певеке, по посёлкам разгуливают расконвоир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ванные зеки — недавно ещё опасные уголовники, готовые на всё; и о нравах начальства, уверенного, что женщин сюда присылают скрашивать их будни (естественно, за госуда</w:t>
      </w:r>
      <w:r w:rsidRPr="00671A95">
        <w:rPr>
          <w:rFonts w:ascii="Arial" w:hAnsi="Arial" w:cs="Arial"/>
          <w:sz w:val="24"/>
          <w:szCs w:val="24"/>
        </w:rPr>
        <w:t>р</w:t>
      </w:r>
      <w:r w:rsidRPr="00671A95">
        <w:rPr>
          <w:rFonts w:ascii="Arial" w:hAnsi="Arial" w:cs="Arial"/>
          <w:sz w:val="24"/>
          <w:szCs w:val="24"/>
        </w:rPr>
        <w:t>ственный счёт).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И ещё они узнавали, что в бухте Провидения их могут спасти. То есть, если найдётся офицер, истосковавшийся по женской ласке настолько, что согласится вернуть госуда</w:t>
      </w:r>
      <w:r w:rsidRPr="00671A95">
        <w:rPr>
          <w:rFonts w:ascii="Arial" w:hAnsi="Arial" w:cs="Arial"/>
          <w:sz w:val="24"/>
          <w:szCs w:val="24"/>
        </w:rPr>
        <w:t>р</w:t>
      </w:r>
      <w:r w:rsidRPr="00671A95">
        <w:rPr>
          <w:rFonts w:ascii="Arial" w:hAnsi="Arial" w:cs="Arial"/>
          <w:sz w:val="24"/>
          <w:szCs w:val="24"/>
        </w:rPr>
        <w:t>ству за выбранную им контрактницу полученный аванс по договору о найме вместе с деньгами за дорогу и оформить с ней законный брак, то счастливица сможет остаться на Чукотке уже в качестве офицерской жены.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Неудивительно, что, когда корабль останавливался на рейде в бухте Провидения, к нему на шлюпках, моторных лодках и катерах устремлялись «женихи» — офицеры, ж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лавшие познакомиться. Все контрактницы, принарядившись и приукрасившись кто как умела, высыпали на палубу и отвечали на вопросы и заигрывания молодых людей. Выс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та борта над водой — примерно шесть с половиной метров: приходилось кричать, а нек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торые предприимчивые офицеры брали с собой полевые бинокли… Корабль обычно ст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ял двое, иногда трое суток. Так завязывались стремительные романы — и вот, вызнав имя и фамилию понравившейся контрактницы и получив её согласие, офицер начинал «суетиться»…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Я знал два удачных брака и один, распавшийся, когда навигация уже кончилась. Эти доживали по принципу: до следующего парохода ты меня кормить обязан. Брак Сонечки оказался счастливым: она хранила верность своему нудному кадровику, хотя вокруг неё, живой и миловидной молодой женщины, увивались поклонники. Но дамы «высшего оф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церского света» не спешили принять её в свой круг осведомлённых сплетниц, хотя дол</w:t>
      </w:r>
      <w:r w:rsidRPr="00671A95">
        <w:rPr>
          <w:rFonts w:ascii="Arial" w:hAnsi="Arial" w:cs="Arial"/>
          <w:sz w:val="24"/>
          <w:szCs w:val="24"/>
        </w:rPr>
        <w:t>ж</w:t>
      </w:r>
      <w:r w:rsidRPr="00671A95">
        <w:rPr>
          <w:rFonts w:ascii="Arial" w:hAnsi="Arial" w:cs="Arial"/>
          <w:sz w:val="24"/>
          <w:szCs w:val="24"/>
        </w:rPr>
        <w:t>ность мужа давала ей право на законное место в их среде. Сонечка была слишком мол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да и наивна, чтобы улавливать такие нюансы: не приглашают эти важные старухи — для неё, двадцатилетней, все женщины старше тридцати были старухами — и бог с ними.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Я получил корреспонденцию по всем паспортам и удостоверениям, запихнул в рю</w:t>
      </w:r>
      <w:r w:rsidRPr="00671A95">
        <w:rPr>
          <w:rFonts w:ascii="Arial" w:hAnsi="Arial" w:cs="Arial"/>
          <w:sz w:val="24"/>
          <w:szCs w:val="24"/>
        </w:rPr>
        <w:t>к</w:t>
      </w:r>
      <w:r w:rsidRPr="00671A95">
        <w:rPr>
          <w:rFonts w:ascii="Arial" w:hAnsi="Arial" w:cs="Arial"/>
          <w:sz w:val="24"/>
          <w:szCs w:val="24"/>
        </w:rPr>
        <w:t>зак, потом облокотился на барьер и, поддавшись соблазну, по лейтенантской глупости затрепался с Сонечкой… Время пролетело незаметно. Взглянув наконец на часы, я о</w:t>
      </w:r>
      <w:r w:rsidRPr="00671A95">
        <w:rPr>
          <w:rFonts w:ascii="Arial" w:hAnsi="Arial" w:cs="Arial"/>
          <w:sz w:val="24"/>
          <w:szCs w:val="24"/>
        </w:rPr>
        <w:t>х</w:t>
      </w:r>
      <w:r w:rsidRPr="00671A95">
        <w:rPr>
          <w:rFonts w:ascii="Arial" w:hAnsi="Arial" w:cs="Arial"/>
          <w:sz w:val="24"/>
          <w:szCs w:val="24"/>
        </w:rPr>
        <w:t>нул: чёрт бы побрал её кокетство! Теперь даже если побегу с максимально доступной мне скоростью — на дежурство всё равно опоздаю.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Я выскочил на улицу. Солнце как раз закатывалось за сопку, нависавшую над шта</w:t>
      </w:r>
      <w:r w:rsidRPr="00671A95">
        <w:rPr>
          <w:rFonts w:ascii="Arial" w:hAnsi="Arial" w:cs="Arial"/>
          <w:sz w:val="24"/>
          <w:szCs w:val="24"/>
        </w:rPr>
        <w:t>б</w:t>
      </w:r>
      <w:r w:rsidRPr="00671A95">
        <w:rPr>
          <w:rFonts w:ascii="Arial" w:hAnsi="Arial" w:cs="Arial"/>
          <w:sz w:val="24"/>
          <w:szCs w:val="24"/>
        </w:rPr>
        <w:t>ным левобережным посёлком, и тогда меня озарила очередная гениальная идея: подн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мусь на сопку, пройду через перевал и, сократив путь в два раза, вполне успею, тем б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лее что вторая половина пути — долгий отлогий спуск — позволяла развить хорошую скорость и даже получить удовольствие. Закинув за спину рюкзак с четырьмя бандерол</w:t>
      </w:r>
      <w:r w:rsidRPr="00671A95">
        <w:rPr>
          <w:rFonts w:ascii="Arial" w:hAnsi="Arial" w:cs="Arial"/>
          <w:sz w:val="24"/>
          <w:szCs w:val="24"/>
        </w:rPr>
        <w:t>я</w:t>
      </w:r>
      <w:r w:rsidRPr="00671A95">
        <w:rPr>
          <w:rFonts w:ascii="Arial" w:hAnsi="Arial" w:cs="Arial"/>
          <w:sz w:val="24"/>
          <w:szCs w:val="24"/>
        </w:rPr>
        <w:t>ми — три мои, с английскими романами (отец любезничал с продавщицами в букинист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ческом близ консерватории, и они оставляли ему интересные книги), одна, с русской фа</w:t>
      </w:r>
      <w:r w:rsidRPr="00671A95">
        <w:rPr>
          <w:rFonts w:ascii="Arial" w:hAnsi="Arial" w:cs="Arial"/>
          <w:sz w:val="24"/>
          <w:szCs w:val="24"/>
        </w:rPr>
        <w:t>н</w:t>
      </w:r>
      <w:r w:rsidRPr="00671A95">
        <w:rPr>
          <w:rFonts w:ascii="Arial" w:hAnsi="Arial" w:cs="Arial"/>
          <w:sz w:val="24"/>
          <w:szCs w:val="24"/>
        </w:rPr>
        <w:t>тастикой, для Татки, — я побежал к подножью сопки, ругая себя за то, что не успел пер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кусить…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Я был уже метрах в ста от перевала, когда неожиданно, как это обычно случается на Чукотке, небо заволокли тучи, стремительно летевшие со стороны моря, задул свирепый ветер и повалил снег.</w:t>
      </w:r>
      <w:r>
        <w:rPr>
          <w:rFonts w:ascii="Arial" w:hAnsi="Arial" w:cs="Arial"/>
          <w:sz w:val="24"/>
          <w:szCs w:val="24"/>
        </w:rPr>
        <w:t xml:space="preserve"> </w:t>
      </w:r>
      <w:r w:rsidRPr="00671A95">
        <w:rPr>
          <w:rFonts w:ascii="Arial" w:hAnsi="Arial" w:cs="Arial"/>
          <w:sz w:val="24"/>
          <w:szCs w:val="24"/>
        </w:rPr>
        <w:t>Пурга!..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Буквально в считанные минуты видимость упала до двух шагов, потом до одного, и я уже не различал своих лыжных ботинок. Ветер, отвратительный мордотык, пронизывал лёгкий шерстяной костюм и ветровку, словно я был одет в рыболовную сеть, и всё дал</w:t>
      </w:r>
      <w:r w:rsidRPr="00671A95">
        <w:rPr>
          <w:rFonts w:ascii="Arial" w:hAnsi="Arial" w:cs="Arial"/>
          <w:sz w:val="24"/>
          <w:szCs w:val="24"/>
        </w:rPr>
        <w:t>ь</w:t>
      </w:r>
      <w:r w:rsidRPr="00671A95">
        <w:rPr>
          <w:rFonts w:ascii="Arial" w:hAnsi="Arial" w:cs="Arial"/>
          <w:sz w:val="24"/>
          <w:szCs w:val="24"/>
        </w:rPr>
        <w:t>ше гнал меня от перевала. Некоторое время я боролся с ветром, но потом он коварно и</w:t>
      </w:r>
      <w:r w:rsidRPr="00671A95">
        <w:rPr>
          <w:rFonts w:ascii="Arial" w:hAnsi="Arial" w:cs="Arial"/>
          <w:sz w:val="24"/>
          <w:szCs w:val="24"/>
        </w:rPr>
        <w:t>з</w:t>
      </w:r>
      <w:r w:rsidRPr="00671A95">
        <w:rPr>
          <w:rFonts w:ascii="Arial" w:hAnsi="Arial" w:cs="Arial"/>
          <w:sz w:val="24"/>
          <w:szCs w:val="24"/>
        </w:rPr>
        <w:t>менил направление. Я потерял засыпанную снегом лыжню, скатился куда-то, опять поп</w:t>
      </w:r>
      <w:r w:rsidRPr="00671A95">
        <w:rPr>
          <w:rFonts w:ascii="Arial" w:hAnsi="Arial" w:cs="Arial"/>
          <w:sz w:val="24"/>
          <w:szCs w:val="24"/>
        </w:rPr>
        <w:t>ы</w:t>
      </w:r>
      <w:r w:rsidRPr="00671A95">
        <w:rPr>
          <w:rFonts w:ascii="Arial" w:hAnsi="Arial" w:cs="Arial"/>
          <w:sz w:val="24"/>
          <w:szCs w:val="24"/>
        </w:rPr>
        <w:t>тался идти навстречу ветру (уже вслепую), опять сорвался, испугался, что могу скатиться в ущелье, потом сдался и, подгоняемый бешеными толчками пурги в спину, побрёл вниз, куда — и сам толком не понимая. Хорошо было уже то, что рюкзак с бандеролями надё</w:t>
      </w:r>
      <w:r w:rsidRPr="00671A95">
        <w:rPr>
          <w:rFonts w:ascii="Arial" w:hAnsi="Arial" w:cs="Arial"/>
          <w:sz w:val="24"/>
          <w:szCs w:val="24"/>
        </w:rPr>
        <w:t>ж</w:t>
      </w:r>
      <w:r w:rsidRPr="00671A95">
        <w:rPr>
          <w:rFonts w:ascii="Arial" w:hAnsi="Arial" w:cs="Arial"/>
          <w:sz w:val="24"/>
          <w:szCs w:val="24"/>
        </w:rPr>
        <w:t>но защищал спину от порывов пронизывавшего ветра: роскошное утешение для челов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ка, бредущего неизвестно куда в молоке взвихрённого снега!.. Я шёл, падал, вставал и опять шёл, помня, что самое страшное в пургу — остановиться.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Как-то в прошлом году, когда я дежурил по части, началась пурга. В мои обязанности входило контролировать смену вахты в Приёмном центре, удалённом от казармы на тр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ста метров. На случай пурги вдоль тропы был проложен трос: двигаясь с подветренной стороны и перебирая трос руками, не отпуская его ни на мгновение, мы могли безопасно добраться до ПЦ даже в самую лютую пургу. Так я и шёл. И вдруг наткнулся на человека, без сил обвисшего на тросе. Оказалось, что это офицер из штаба дивизии, располага</w:t>
      </w:r>
      <w:r w:rsidRPr="00671A95">
        <w:rPr>
          <w:rFonts w:ascii="Arial" w:hAnsi="Arial" w:cs="Arial"/>
          <w:sz w:val="24"/>
          <w:szCs w:val="24"/>
        </w:rPr>
        <w:t>в</w:t>
      </w:r>
      <w:r w:rsidRPr="00671A95">
        <w:rPr>
          <w:rFonts w:ascii="Arial" w:hAnsi="Arial" w:cs="Arial"/>
          <w:sz w:val="24"/>
          <w:szCs w:val="24"/>
        </w:rPr>
        <w:t>шегося в бухте, в двенадцати километрах от нас. Он вышел из дому без лыж, надеясь д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бежать двести метров до соседа, — и вот добрёл, точнее, уже дополз до контрольного троса, перегородившего ему дорогу. А если бы он оказался метрах в двухстах-трёхстах в стороне?.. (Прямо за нашей частью начинался отлогий спуск к заливу. Мы знали, что пу</w:t>
      </w:r>
      <w:r w:rsidRPr="00671A95">
        <w:rPr>
          <w:rFonts w:ascii="Arial" w:hAnsi="Arial" w:cs="Arial"/>
          <w:sz w:val="24"/>
          <w:szCs w:val="24"/>
        </w:rPr>
        <w:t>р</w:t>
      </w:r>
      <w:r w:rsidRPr="00671A95">
        <w:rPr>
          <w:rFonts w:ascii="Arial" w:hAnsi="Arial" w:cs="Arial"/>
          <w:sz w:val="24"/>
          <w:szCs w:val="24"/>
        </w:rPr>
        <w:t>га обычно слизывала со льда снег, а дальше шла полоса ледяной каши, переходившая в тёмные, зеленовато-серые волны моря. Конец!..) Офицера тогда пришлось нести в к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зарму на руках. Он не отморозил себе лицо лишь потому, что шёл за ветром и ни на миг не останавливался…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Шёл и я. Подчиняясь прихотливым переменам в направлении всё не утихавшего ве</w:t>
      </w:r>
      <w:r w:rsidRPr="00671A95">
        <w:rPr>
          <w:rFonts w:ascii="Arial" w:hAnsi="Arial" w:cs="Arial"/>
          <w:sz w:val="24"/>
          <w:szCs w:val="24"/>
        </w:rPr>
        <w:t>т</w:t>
      </w:r>
      <w:r w:rsidRPr="00671A95">
        <w:rPr>
          <w:rFonts w:ascii="Arial" w:hAnsi="Arial" w:cs="Arial"/>
          <w:sz w:val="24"/>
          <w:szCs w:val="24"/>
        </w:rPr>
        <w:t>ра. Шёл уже семь часов. В такт тяжёлым, медленным шагам мелькали в голове мысли о дежурстве: теперь влепят не меньше пяти суток гауптвахты, которой у нас не было, и мы просто «отсиживали» с исполнением служебных обязанностей, то есть в личном деле п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являлась запись о взыскании, и больше ничего не менялось. Но надо ещё дожить до эт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го взыскания.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Что-то неуловимо изменилось в пурге. Я поднял голову. Слой гонимого ветром снега как бы осел, истончился, и стало проглядывать тёмное, звёздное — значит, тучи ушли! — небо. Если бы ещё можно было разглядеть рисунок созвездий, я бы попытался опред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лить, в какую сторону идти нельзя, чтобы не выйти к морю, к его коварной, чёрной, ман</w:t>
      </w:r>
      <w:r w:rsidRPr="00671A95">
        <w:rPr>
          <w:rFonts w:ascii="Arial" w:hAnsi="Arial" w:cs="Arial"/>
          <w:sz w:val="24"/>
          <w:szCs w:val="24"/>
        </w:rPr>
        <w:t>я</w:t>
      </w:r>
      <w:r w:rsidRPr="00671A95">
        <w:rPr>
          <w:rFonts w:ascii="Arial" w:hAnsi="Arial" w:cs="Arial"/>
          <w:sz w:val="24"/>
          <w:szCs w:val="24"/>
        </w:rPr>
        <w:t>щей глубине… Но где это, где? Куда меня гонит ветер, подталкивая в спину?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И тут до моего слуха донёсся невнятный гул… Нет, не гул — шум мотора, и чем сил</w:t>
      </w:r>
      <w:r w:rsidRPr="00671A95">
        <w:rPr>
          <w:rFonts w:ascii="Arial" w:hAnsi="Arial" w:cs="Arial"/>
          <w:sz w:val="24"/>
          <w:szCs w:val="24"/>
        </w:rPr>
        <w:t>ь</w:t>
      </w:r>
      <w:r w:rsidRPr="00671A95">
        <w:rPr>
          <w:rFonts w:ascii="Arial" w:hAnsi="Arial" w:cs="Arial"/>
          <w:sz w:val="24"/>
          <w:szCs w:val="24"/>
        </w:rPr>
        <w:t>нее он становился, тем явственнее я различал рокот тяжёлого бомбардировщика. Я з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мер, задрав голову: посверкивая ходовыми огнями, он пронёсся на высоте каких-нибудь тысячи метров надо мной, огромный, ширококрылый, знакомый по бесчисленным опис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 xml:space="preserve">ниям и секретным снимкам американский бомбардировщик </w:t>
      </w:r>
      <w:r w:rsidRPr="00671A95">
        <w:rPr>
          <w:rFonts w:ascii="Arial" w:hAnsi="Arial" w:cs="Arial"/>
          <w:sz w:val="24"/>
          <w:szCs w:val="24"/>
          <w:lang w:val="en-US"/>
        </w:rPr>
        <w:t>B</w:t>
      </w:r>
      <w:r w:rsidRPr="00671A95">
        <w:rPr>
          <w:rFonts w:ascii="Arial" w:hAnsi="Arial" w:cs="Arial"/>
          <w:sz w:val="24"/>
          <w:szCs w:val="24"/>
        </w:rPr>
        <w:t>-29, новейший в те времена стратегический самолёт дальнего действия.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Мне захотелось крикнуть от радости: «Вива Америка!» — ибо я определился.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Всё сразу стало понятно. Каждую ночь, в ноль-ноль, над нашей территорией прол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тал американский бомбардировщик, совершавший облёт Аляски по замкнутому маршруту под кодовым названием «</w:t>
      </w:r>
      <w:r w:rsidRPr="00671A95">
        <w:rPr>
          <w:rFonts w:ascii="Arial" w:hAnsi="Arial" w:cs="Arial"/>
          <w:sz w:val="24"/>
          <w:szCs w:val="24"/>
          <w:lang w:val="en-US"/>
        </w:rPr>
        <w:t>Moon</w:t>
      </w:r>
      <w:r w:rsidRPr="00671A95">
        <w:rPr>
          <w:rFonts w:ascii="Arial" w:hAnsi="Arial" w:cs="Arial"/>
          <w:sz w:val="24"/>
          <w:szCs w:val="24"/>
        </w:rPr>
        <w:t xml:space="preserve"> </w:t>
      </w:r>
      <w:r w:rsidRPr="00671A95">
        <w:rPr>
          <w:rFonts w:ascii="Arial" w:hAnsi="Arial" w:cs="Arial"/>
          <w:sz w:val="24"/>
          <w:szCs w:val="24"/>
          <w:lang w:val="en-US"/>
        </w:rPr>
        <w:t>Dog</w:t>
      </w:r>
      <w:r w:rsidRPr="00671A95">
        <w:rPr>
          <w:rFonts w:ascii="Arial" w:hAnsi="Arial" w:cs="Arial"/>
          <w:sz w:val="24"/>
          <w:szCs w:val="24"/>
        </w:rPr>
        <w:t>» («Лунная собака»). В этом месте он нахально «з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хватывал» кусочек нашей земли над безответной Чукоткой. Мы, в нашем радиоразвед</w:t>
      </w:r>
      <w:r w:rsidRPr="00671A95">
        <w:rPr>
          <w:rFonts w:ascii="Arial" w:hAnsi="Arial" w:cs="Arial"/>
          <w:sz w:val="24"/>
          <w:szCs w:val="24"/>
        </w:rPr>
        <w:t>ы</w:t>
      </w:r>
      <w:r w:rsidRPr="00671A95">
        <w:rPr>
          <w:rFonts w:ascii="Arial" w:hAnsi="Arial" w:cs="Arial"/>
          <w:sz w:val="24"/>
          <w:szCs w:val="24"/>
        </w:rPr>
        <w:t>вательном отряде, педантично отслеживали его полёт, вносили в сводку — и всё. Не б</w:t>
      </w:r>
      <w:r w:rsidRPr="00671A95">
        <w:rPr>
          <w:rFonts w:ascii="Arial" w:hAnsi="Arial" w:cs="Arial"/>
          <w:sz w:val="24"/>
          <w:szCs w:val="24"/>
        </w:rPr>
        <w:t>ы</w:t>
      </w:r>
      <w:r w:rsidRPr="00671A95">
        <w:rPr>
          <w:rFonts w:ascii="Arial" w:hAnsi="Arial" w:cs="Arial"/>
          <w:sz w:val="24"/>
          <w:szCs w:val="24"/>
        </w:rPr>
        <w:t>ло ещё у нас сил ни посадить его, ни, тем более, сбить, как это произошло несколько д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сятилетий спустя с южнокорейским пассажирским лайнером. Ещё не появились ракеты «земля-небо» достаточной мощности и точности. Но мы отлично знали, что летел он на север, к американской авиабазе Туле в Гренландии, а там делал поворот на восток… Впрочем, сейчас меня это уже не волновало. Самое главное — я точно знал, что в это время он ещё только летит на север, и определился: мне надо взять левее, ибо до сих пор я шёл на северо-восток и если бы не изменил направление, то неизбежно скатился бы к морю, со всеми страшными последствиями…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Теперь, зная, где нахожусь, я вдруг всей кожей почувствовал, как накатывает на меня дыхание моря. Оно волновалось там, впереди, в непроглядной тьме, колебля мягкий, к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селеобразный лёд — так называемое сало, которым кончается припай…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От забрезжившей надежды я запаниковал: стал тыкать лыжной палкой в снег, нащ</w:t>
      </w:r>
      <w:r w:rsidRPr="00671A95">
        <w:rPr>
          <w:rFonts w:ascii="Arial" w:hAnsi="Arial" w:cs="Arial"/>
          <w:sz w:val="24"/>
          <w:szCs w:val="24"/>
        </w:rPr>
        <w:t>у</w:t>
      </w:r>
      <w:r w:rsidRPr="00671A95">
        <w:rPr>
          <w:rFonts w:ascii="Arial" w:hAnsi="Arial" w:cs="Arial"/>
          <w:sz w:val="24"/>
          <w:szCs w:val="24"/>
        </w:rPr>
        <w:t>пывая его глубину, и с ужасом убедился, что так и есть: под тонким слоем снега скрыва</w:t>
      </w:r>
      <w:r w:rsidRPr="00671A95">
        <w:rPr>
          <w:rFonts w:ascii="Arial" w:hAnsi="Arial" w:cs="Arial"/>
          <w:sz w:val="24"/>
          <w:szCs w:val="24"/>
        </w:rPr>
        <w:t>л</w:t>
      </w:r>
      <w:r w:rsidRPr="00671A95">
        <w:rPr>
          <w:rFonts w:ascii="Arial" w:hAnsi="Arial" w:cs="Arial"/>
          <w:sz w:val="24"/>
          <w:szCs w:val="24"/>
        </w:rPr>
        <w:t>ся лёд — значит, я не заметил, как сполз на прибрежный ледяной покров, слегка прис</w:t>
      </w:r>
      <w:r w:rsidRPr="00671A95">
        <w:rPr>
          <w:rFonts w:ascii="Arial" w:hAnsi="Arial" w:cs="Arial"/>
          <w:sz w:val="24"/>
          <w:szCs w:val="24"/>
        </w:rPr>
        <w:t>ы</w:t>
      </w:r>
      <w:r w:rsidRPr="00671A95">
        <w:rPr>
          <w:rFonts w:ascii="Arial" w:hAnsi="Arial" w:cs="Arial"/>
          <w:sz w:val="24"/>
          <w:szCs w:val="24"/>
        </w:rPr>
        <w:t>панный снегом. И если бы не американский бомбардировщик, то, возможно, я уже подх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дил бы прямо к подёрнутому мраком коварному ледяному морю… Вот тогда мне, впервые за всё это время, стало действительно страшно, хотя самая большая опасность меня, вроде, миновала. Впрочем, миновала ли? Я иду на север — но что ждёт меня там?..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Через несколько десятков шагов я почувствовал глубокий снег. Начался очень незн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чительный подъём. Паника стала понемногу отпускать. Теперь главное не упасть: идти, идти… до рассвета, а там, может быть… собственно, что «может быть»? Насколько я помнил, впереди на десятки километров никаких населённых пунктов нет. А повернуть обратно я уже не мог: не было сил противостоять ветру. Да и смогу ли я одолеть подъём, если даже добреду до родных сопок?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Через час, может быть полтора, брести в полном мраке стало просто невыносимо. Захотелось оглядеться, увидеть хоть что-нибудь, и — при всей очевидной бессмысленн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сти этого желания оно было таким сильным, что я остановился, присел, снял рюкзак, до</w:t>
      </w:r>
      <w:r w:rsidRPr="00671A95">
        <w:rPr>
          <w:rFonts w:ascii="Arial" w:hAnsi="Arial" w:cs="Arial"/>
          <w:sz w:val="24"/>
          <w:szCs w:val="24"/>
        </w:rPr>
        <w:t>с</w:t>
      </w:r>
      <w:r w:rsidRPr="00671A95">
        <w:rPr>
          <w:rFonts w:ascii="Arial" w:hAnsi="Arial" w:cs="Arial"/>
          <w:sz w:val="24"/>
          <w:szCs w:val="24"/>
        </w:rPr>
        <w:t>тал бандероли, разодрал первую попавшуюся, достал три книги, взял одну, в мягком п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реплёте, две оставшиеся сунул обратно в рюкзак, а из обёрточной бумаги и вырванных страниц сделал нечто вроде факела и поджёг его — благо зажигалка у меня была, хоть и самодельная, зато водонепроницаемая и надёжная.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«Факел» пришлось держать перед собой, иначе ветер задул бы его в считанные мгновения — так что толком я ничего не разглядел, как ни пялился за пределы светового круга, образованного стеной летевшего снега. И всё же это был свет!.. Закинув рюкзак за спину, я побрёл дальше, чуть наискосок к ветру. Рюкзак почти не защищал спину, и я стал мёрзнуть. Спасение было лишь в быстром движении — вот только двигаться я уже почти не мог.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Ещё через час желание присесть и передохнуть стало таким сильным, что я начал кричать, обзывая себя всеми гнусными словами, какие мог вспомнить. И по-русски, и по-английски. Немного помогло… Потом опять зажёг остатки «факела» и тупо щурился в снежную стену… Захотелось спать. Лечь и спать, и пусть дует в спину. Нанесёт снега, под снегом теплее… Чукча, если пурга застанет его в пути, ложится спать под нары, собак кладёт рядом с собой, их заносит, заносит. Собаки тёплые, воздух нагревается от их д</w:t>
      </w:r>
      <w:r w:rsidRPr="00671A95">
        <w:rPr>
          <w:rFonts w:ascii="Arial" w:hAnsi="Arial" w:cs="Arial"/>
          <w:sz w:val="24"/>
          <w:szCs w:val="24"/>
        </w:rPr>
        <w:t>ы</w:t>
      </w:r>
      <w:r w:rsidRPr="00671A95">
        <w:rPr>
          <w:rFonts w:ascii="Arial" w:hAnsi="Arial" w:cs="Arial"/>
          <w:sz w:val="24"/>
          <w:szCs w:val="24"/>
        </w:rPr>
        <w:t>хания, становится тёплым… тёплый… тепло… Я упал и ткнулся лицом в колючий снег. Колючий? — медленно дошло до сознания. Но колючий — значит не сырой! Значит, пурга скоро кончится! Эта мысль вернула мне силы — я заставил себя встать и брести дальше.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Пурга затихла примерно через час. Может, и позже: сил не было расстёгивать ве</w:t>
      </w:r>
      <w:r w:rsidRPr="00671A95">
        <w:rPr>
          <w:rFonts w:ascii="Arial" w:hAnsi="Arial" w:cs="Arial"/>
          <w:sz w:val="24"/>
          <w:szCs w:val="24"/>
        </w:rPr>
        <w:t>т</w:t>
      </w:r>
      <w:r w:rsidRPr="00671A95">
        <w:rPr>
          <w:rFonts w:ascii="Arial" w:hAnsi="Arial" w:cs="Arial"/>
          <w:sz w:val="24"/>
          <w:szCs w:val="24"/>
        </w:rPr>
        <w:t>ровку на рукаве и смотреть на часы… Наверное, теперь я могу хоть немного посидеть, передохнуть? Но я шёл и шёл, передвигая пудовые лыжи чисто механически…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Окрик «Стой! кто идёт?» я принял за сонный бред.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Но окрик повторился. Впереди, на склоне, появилась фигура в полушубке, с автом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том, за ней — вторая, с мощным ручным фонарём. Пограничники…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Я без сил опустился на снег.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В землянке пограничного поста было тепло, накурено и тесно. Мне сунули в руки кружку горячего сладкого чая и краюху серого хлеба. Чай я жадно выпил, хлеб начал ж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вать, но опустил голову на стол и заснул.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Проснулся я от того, что сержант кричал в телефон: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Да, очень подозрительный, товарищ капитан! У него обнаружены четыре офице</w:t>
      </w:r>
      <w:r w:rsidRPr="00671A95">
        <w:rPr>
          <w:rFonts w:ascii="Arial" w:hAnsi="Arial" w:cs="Arial"/>
          <w:sz w:val="24"/>
          <w:szCs w:val="24"/>
        </w:rPr>
        <w:t>р</w:t>
      </w:r>
      <w:r w:rsidRPr="00671A95">
        <w:rPr>
          <w:rFonts w:ascii="Arial" w:hAnsi="Arial" w:cs="Arial"/>
          <w:sz w:val="24"/>
          <w:szCs w:val="24"/>
        </w:rPr>
        <w:t>ских удостоверения, два гражданских паспорта и двенадцать книг на иностранном языке, одна разорванная. Возможно, использовал страницы как шифроблокнот! — Значит, об</w:t>
      </w:r>
      <w:r w:rsidRPr="00671A95">
        <w:rPr>
          <w:rFonts w:ascii="Arial" w:hAnsi="Arial" w:cs="Arial"/>
          <w:sz w:val="24"/>
          <w:szCs w:val="24"/>
        </w:rPr>
        <w:t>ы</w:t>
      </w:r>
      <w:r w:rsidRPr="00671A95">
        <w:rPr>
          <w:rFonts w:ascii="Arial" w:hAnsi="Arial" w:cs="Arial"/>
          <w:sz w:val="24"/>
          <w:szCs w:val="24"/>
        </w:rPr>
        <w:t>скали, пока я спал. Спасибо, не разбудили… — Одно удостоверение на имя старшего лейтенанта Лиманова, другое — старшего лейтенанта Вовка. Да не разберёшь эти фо</w:t>
      </w:r>
      <w:r w:rsidRPr="00671A95">
        <w:rPr>
          <w:rFonts w:ascii="Arial" w:hAnsi="Arial" w:cs="Arial"/>
          <w:sz w:val="24"/>
          <w:szCs w:val="24"/>
        </w:rPr>
        <w:t>т</w:t>
      </w:r>
      <w:r w:rsidRPr="00671A95">
        <w:rPr>
          <w:rFonts w:ascii="Arial" w:hAnsi="Arial" w:cs="Arial"/>
          <w:sz w:val="24"/>
          <w:szCs w:val="24"/>
        </w:rPr>
        <w:t>ки… Вроде, он Лиманов.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Лиманов, Лиманов, — пробормотал я.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А вы молчите, задержанный! — губы сержанта, не соответствуя строгому тону о</w:t>
      </w:r>
      <w:r w:rsidRPr="00671A95">
        <w:rPr>
          <w:rFonts w:ascii="Arial" w:hAnsi="Arial" w:cs="Arial"/>
          <w:sz w:val="24"/>
          <w:szCs w:val="24"/>
        </w:rPr>
        <w:t>к</w:t>
      </w:r>
      <w:r w:rsidRPr="00671A95">
        <w:rPr>
          <w:rFonts w:ascii="Arial" w:hAnsi="Arial" w:cs="Arial"/>
          <w:sz w:val="24"/>
          <w:szCs w:val="24"/>
        </w:rPr>
        <w:t>рика, расплылись в улыбку.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«Чего это он улыбается?» — подумал я и сообразил: ну конечно, он же шпиона по</w:t>
      </w:r>
      <w:r w:rsidRPr="00671A95">
        <w:rPr>
          <w:rFonts w:ascii="Arial" w:hAnsi="Arial" w:cs="Arial"/>
          <w:sz w:val="24"/>
          <w:szCs w:val="24"/>
        </w:rPr>
        <w:t>й</w:t>
      </w:r>
      <w:r w:rsidRPr="00671A95">
        <w:rPr>
          <w:rFonts w:ascii="Arial" w:hAnsi="Arial" w:cs="Arial"/>
          <w:sz w:val="24"/>
          <w:szCs w:val="24"/>
        </w:rPr>
        <w:t>мал и уже дырку в гимнастёрке для медали прокручивает…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Я ещё покемарю, сержант, можно? — спросил я и, не дожидаясь ответа, положил голову на столешницу.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Утром приехал вездеход со сменщиками. Мои пограничники шумно расселись в кр</w:t>
      </w:r>
      <w:r w:rsidRPr="00671A95">
        <w:rPr>
          <w:rFonts w:ascii="Arial" w:hAnsi="Arial" w:cs="Arial"/>
          <w:sz w:val="24"/>
          <w:szCs w:val="24"/>
        </w:rPr>
        <w:t>ы</w:t>
      </w:r>
      <w:r w:rsidRPr="00671A95">
        <w:rPr>
          <w:rFonts w:ascii="Arial" w:hAnsi="Arial" w:cs="Arial"/>
          <w:sz w:val="24"/>
          <w:szCs w:val="24"/>
        </w:rPr>
        <w:t>том кузове, меня воткнули между двумя здоровяками, впереди сел улыбавшийся в пре</w:t>
      </w:r>
      <w:r w:rsidRPr="00671A95">
        <w:rPr>
          <w:rFonts w:ascii="Arial" w:hAnsi="Arial" w:cs="Arial"/>
          <w:sz w:val="24"/>
          <w:szCs w:val="24"/>
        </w:rPr>
        <w:t>д</w:t>
      </w:r>
      <w:r w:rsidRPr="00671A95">
        <w:rPr>
          <w:rFonts w:ascii="Arial" w:hAnsi="Arial" w:cs="Arial"/>
          <w:sz w:val="24"/>
          <w:szCs w:val="24"/>
        </w:rPr>
        <w:t>вкушении наград сержант, и на этом моя ночь второго рождения закончилась…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Я ехал и думал: какое счастье, что американцы, опасаясь нас, совершали свои пол</w:t>
      </w:r>
      <w:r w:rsidRPr="00671A95">
        <w:rPr>
          <w:rFonts w:ascii="Arial" w:hAnsi="Arial" w:cs="Arial"/>
          <w:sz w:val="24"/>
          <w:szCs w:val="24"/>
        </w:rPr>
        <w:t>ё</w:t>
      </w:r>
      <w:r w:rsidRPr="00671A95">
        <w:rPr>
          <w:rFonts w:ascii="Arial" w:hAnsi="Arial" w:cs="Arial"/>
          <w:sz w:val="24"/>
          <w:szCs w:val="24"/>
        </w:rPr>
        <w:t>ты! А если бы я не был разведчиком и не знал, куда летит самолёт: на север или на юг? А если бы у нас были ракеты и мы бы сбили их самолёт, а они перестали бы летать? А если бы…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Запутавшись в многочисленных «если бы», я возблагодарил судьбу за то, что всё случилось так, как случилось, и с радостью подумал, что ночь моего второго рождения, которую я назвал «Лунной собакой», закончилась. Впереди меня ждали разъярённый к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мандир части, десять суток и долгие рассказы друзьям за кружкой доброго чукотского спирта…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Кстати, я до сих пор так и не знаю, почему «Лунная собака». Может, это собака, кот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рая заблудилась и воет на луну?..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DA71C6" w:rsidRPr="00787FE1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787FE1">
        <w:rPr>
          <w:rFonts w:ascii="Arial" w:hAnsi="Arial" w:cs="Arial"/>
          <w:b/>
          <w:sz w:val="28"/>
          <w:szCs w:val="28"/>
        </w:rPr>
        <w:t>3. Деза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Ночью меня разбудил взволнованный шёпот: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Товарищ лейтенант, выйдем… — Я с трудом вынырнул из крепкого сна, разлепил глаза. Надо мной склонилась физиономия старшины из Приёмного центра, одного из н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ших лучших радистов. Мысленно чертыхнувшись, я накинул полушубок и вышел вслед за ним в холодный коридор. — Вот, прочтите! — протянул он мне бланк приёма радиограмм и включил мощный ручной фонарь, без которого мы никогда по ночам не выходили из дома.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Почерк у старшины, как и у других опытных радистов, был прекрасный, и я без труда прочёл несколько английских слов, сложившихся в короткое сообщение агентства «Асс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шиэйтед пресс»: по сведениям из достоверных источников…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Сталин… — Боже мой! Я ждал — о, как я ждал этого! И вот оно, коротенькое слово: — умер!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Я был сыном репрессированного, вкусил все прелести жизни с клеймом «сын врага народа», чудом — и ещё благодаря идиотизму гэбэшников — поступил и окончил вое</w:t>
      </w:r>
      <w:r w:rsidRPr="00671A95">
        <w:rPr>
          <w:rFonts w:ascii="Arial" w:hAnsi="Arial" w:cs="Arial"/>
          <w:sz w:val="24"/>
          <w:szCs w:val="24"/>
        </w:rPr>
        <w:t>н</w:t>
      </w:r>
      <w:r w:rsidRPr="00671A95">
        <w:rPr>
          <w:rFonts w:ascii="Arial" w:hAnsi="Arial" w:cs="Arial"/>
          <w:sz w:val="24"/>
          <w:szCs w:val="24"/>
        </w:rPr>
        <w:t>ный институт, а потом попал, сам того не желая, в радиоразведку, правда не на Запад, а сюда, в чукотскую глушь.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Буря чувств и мыслей пронеслась в голове. И кощунственная радость: нет больше тирана и убийцы миллионов! И растерянность: что будет с нами, если здесь, на самом восточном краю огромной державы, начнётся бестолковщина? И озабоченность, стрем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тельно вытеснившая все остальные мысли: я всё же в первую очередь офицер разведки — что делать конкретно мне в этот конкретный момент, сию минуту? Я понимал, что се</w:t>
      </w:r>
      <w:r w:rsidRPr="00671A95">
        <w:rPr>
          <w:rFonts w:ascii="Arial" w:hAnsi="Arial" w:cs="Arial"/>
          <w:sz w:val="24"/>
          <w:szCs w:val="24"/>
        </w:rPr>
        <w:t>й</w:t>
      </w:r>
      <w:r w:rsidRPr="00671A95">
        <w:rPr>
          <w:rFonts w:ascii="Arial" w:hAnsi="Arial" w:cs="Arial"/>
          <w:sz w:val="24"/>
          <w:szCs w:val="24"/>
        </w:rPr>
        <w:t>час в нашей огромной стране есть всего несколько сотен радистов и переводчиков, кр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ме, конечно, кремлёвских властителей, кто знает о смерти Сталина. Молчат ли они? Есть ли сообщение ТАСС? Ведь у меня нет никаких подтверждений того, что информация, п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реданная американским агентством, достоверна. Знают ли там, в Кремле, что на Западе уже пишут о его смерти?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Непроизвольно вырвалось: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Ни хрена себе!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Значит, я правильно понял? — шёпотом спросил старшина.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Правильно, очень даже правильно. Давно пора!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А вдруг деза? — Старшина был битый, опытный, участвовал в радиоиграх с Абв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ром во время войны, поэтому, как все «старики», боялся и терпеть не мог особистов СМЕРШа. — Я к вам первому… там ещё есть телетайп. Провериться бы…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Ох, как хотелось не проверять, а сразу поверить: сдох сухорукий отец всех народов! Но нет, необходимо убедиться и поглядеть, есть ли тассовки…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Я стремительно оделся и побежал в Приёмный центр, где меня уже ждал ворох тел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тайпных лент. За короткое время новость передали почти все крупные агентства мира.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Точно? — спросил старшина.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Точнее некуда. Накрылся усатый! — радостно объявил я. Меня окружили радисты. Улыбавшиеся, оживлённые, любопытные.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Вот, написано: «</w:t>
      </w:r>
      <w:r w:rsidRPr="00671A95">
        <w:rPr>
          <w:rFonts w:ascii="Arial" w:hAnsi="Arial" w:cs="Arial"/>
          <w:sz w:val="24"/>
          <w:szCs w:val="24"/>
          <w:lang w:val="en-US"/>
        </w:rPr>
        <w:t>dead</w:t>
      </w:r>
      <w:r w:rsidRPr="00671A95">
        <w:rPr>
          <w:rFonts w:ascii="Arial" w:hAnsi="Arial" w:cs="Arial"/>
          <w:sz w:val="24"/>
          <w:szCs w:val="24"/>
        </w:rPr>
        <w:t>» — я правильно понял: умер? — спросил один из «стариков».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Правильно, правильно. Только не совсем точно.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Не точно? — забеспокоился радист. — Как это «не точно»?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Не умер, а сдох!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Кто-то засмеялся. В ПЦ царило радостное возбуждение. Я не сразу понял, почему. Ну, моя радость понятна — а солдаты при чём? Ведь все они воспитаны под лозунгом «Спасибо товарищу Сталину за нашу счастливую жизнь!»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Может, теперь колхозникам паспорта дадут, — сказал старшина с робкой наде</w:t>
      </w:r>
      <w:r w:rsidRPr="00671A95">
        <w:rPr>
          <w:rFonts w:ascii="Arial" w:hAnsi="Arial" w:cs="Arial"/>
          <w:sz w:val="24"/>
          <w:szCs w:val="24"/>
        </w:rPr>
        <w:t>ж</w:t>
      </w:r>
      <w:r w:rsidRPr="00671A95">
        <w:rPr>
          <w:rFonts w:ascii="Arial" w:hAnsi="Arial" w:cs="Arial"/>
          <w:sz w:val="24"/>
          <w:szCs w:val="24"/>
        </w:rPr>
        <w:t>дой в голосе. — И из колхоза можно будет выйти…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Как же я мог забыть: большинство радистов были призваны в армию из деревни и все прелести коллективизации испытали на себе! Так… Значит, на политзанятиях мы дружно вешали друг другу на уши лапшу. Я — им, а они её же — обратно, только не столь густо, мне. Гениально!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А тассовки для утренних радиопередач проверяли? — спросил я радистов.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Проверяли. Молчат.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И это было самое страшное. Что они там, оживлять его собираются? Я отогнал нел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пую мысль: придёт же в голову такое… Нет, я верил сообщениям всех мировых агентств — не бывает дезинформация столь глобальной. Но наши-то молчали! Как мне доклад</w:t>
      </w:r>
      <w:r w:rsidRPr="00671A95">
        <w:rPr>
          <w:rFonts w:ascii="Arial" w:hAnsi="Arial" w:cs="Arial"/>
          <w:sz w:val="24"/>
          <w:szCs w:val="24"/>
        </w:rPr>
        <w:t>ы</w:t>
      </w:r>
      <w:r w:rsidRPr="00671A95">
        <w:rPr>
          <w:rFonts w:ascii="Arial" w:hAnsi="Arial" w:cs="Arial"/>
          <w:sz w:val="24"/>
          <w:szCs w:val="24"/>
        </w:rPr>
        <w:t>вать командиру? Брать ответственность на себя? И тут я понял: эту</w:t>
      </w:r>
      <w:r>
        <w:rPr>
          <w:rFonts w:ascii="Arial" w:hAnsi="Arial" w:cs="Arial"/>
          <w:sz w:val="24"/>
          <w:szCs w:val="24"/>
        </w:rPr>
        <w:t xml:space="preserve"> </w:t>
      </w:r>
      <w:r w:rsidRPr="00671A95">
        <w:rPr>
          <w:rFonts w:ascii="Arial" w:hAnsi="Arial" w:cs="Arial"/>
          <w:sz w:val="24"/>
          <w:szCs w:val="24"/>
        </w:rPr>
        <w:t>ответственность — возьму с радостью! Я снял трубку местной связи…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Командир части, подполковник, примчался запыхавшийся, взмокший и перепуганный, преодолев полтора заснеженных километра, отделявших ДОС от ПЦ, со спринтерской скоростью.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Где? — закричал он, втискиваясь в дверь. — Показывай!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Я показал листы радиоперехвата и телетайпные ленты.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Верить можно?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«Ассошиэйтед пресс», «Юнайтед пресс», «Рейтер»… — начал перечислять я.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Он схватил листы, но от волнения и одышки никак не мог прочесть то, что я ему пок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зывал. Наконец, разглядел знакомое даже радистам слово «</w:t>
      </w:r>
      <w:r w:rsidRPr="00671A95">
        <w:rPr>
          <w:rFonts w:ascii="Arial" w:hAnsi="Arial" w:cs="Arial"/>
          <w:sz w:val="24"/>
          <w:szCs w:val="24"/>
          <w:lang w:val="en-US"/>
        </w:rPr>
        <w:t>dead</w:t>
      </w:r>
      <w:r w:rsidRPr="00671A95">
        <w:rPr>
          <w:rFonts w:ascii="Arial" w:hAnsi="Arial" w:cs="Arial"/>
          <w:sz w:val="24"/>
          <w:szCs w:val="24"/>
        </w:rPr>
        <w:t>», тяжело сел на стул, скомкал листы и, осипшим тусклым голосом, неожиданно сказал: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А ведь он мне улыбнулся, когда Калинин орден вручал в Кремле…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«Мало ли кому он улыбался, отправляя на казнь», — хотел сказать я, но, взглянув в его глаза, мгновенно ставшие грустными и тоскливыми, как у собаки, потерявшей хозя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на, промолчал. Вспомнилось, что подполковник — горожанин, москвич: тут расклад с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всем иной… А он зажмурил глаза, помотал головой, вздохнул, снял трубку и приказал т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лефонисту связаться по «ВЧ» с командующим армией.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Гостева ко мне!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Старший лейтенант Гостев, наш шифровальщик, был нетороплив, чурался компаний, считался хорошим преферансистом, а из всей великой мировой истории знал одного Т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 xml:space="preserve">лейрана, да и то лишь потому, что, по его мнению, именно он сказал гениальные слова: </w:t>
      </w:r>
      <w:r>
        <w:rPr>
          <w:rFonts w:ascii="Arial" w:hAnsi="Arial" w:cs="Arial"/>
          <w:sz w:val="24"/>
          <w:szCs w:val="24"/>
        </w:rPr>
        <w:t>«Е</w:t>
      </w:r>
      <w:r w:rsidRPr="00671A95">
        <w:rPr>
          <w:rFonts w:ascii="Arial" w:hAnsi="Arial" w:cs="Arial"/>
          <w:sz w:val="24"/>
          <w:szCs w:val="24"/>
        </w:rPr>
        <w:t>сли вы не учитесь играть в преферанс, вы готовите себе тоскливую старость</w:t>
      </w:r>
      <w:r>
        <w:rPr>
          <w:rFonts w:ascii="Arial" w:hAnsi="Arial" w:cs="Arial"/>
          <w:sz w:val="24"/>
          <w:szCs w:val="24"/>
        </w:rPr>
        <w:t>»</w:t>
      </w:r>
      <w:r w:rsidRPr="00671A95">
        <w:rPr>
          <w:rFonts w:ascii="Arial" w:hAnsi="Arial" w:cs="Arial"/>
          <w:sz w:val="24"/>
          <w:szCs w:val="24"/>
        </w:rPr>
        <w:t>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К приходу Гостева подготовишь текст шифровки в Москву, — приказал командир.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С запросом, товарищ подполковник? — не сразу понял я.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С каким ещё запросом? С информацией! — поправил меня командир, не</w:t>
      </w:r>
      <w:r>
        <w:rPr>
          <w:rFonts w:ascii="Arial" w:hAnsi="Arial" w:cs="Arial"/>
          <w:sz w:val="24"/>
          <w:szCs w:val="24"/>
        </w:rPr>
        <w:t xml:space="preserve"> раз </w:t>
      </w:r>
      <w:r w:rsidRPr="00671A95">
        <w:rPr>
          <w:rFonts w:ascii="Arial" w:hAnsi="Arial" w:cs="Arial"/>
          <w:sz w:val="24"/>
          <w:szCs w:val="24"/>
        </w:rPr>
        <w:t>битый в штабных передрягах и всей кожей предчувствовавший возможные осложнения.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Тем временем один за другим прибежали начальник штаба, замполит, начальник Оперативного центра, другие офицеры и переводчики. Стало шумно, бестолково — к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мандир отправил всех в штаб. Под этим громким названием скрывалось помещение, о</w:t>
      </w:r>
      <w:r w:rsidRPr="00671A95">
        <w:rPr>
          <w:rFonts w:ascii="Arial" w:hAnsi="Arial" w:cs="Arial"/>
          <w:sz w:val="24"/>
          <w:szCs w:val="24"/>
        </w:rPr>
        <w:t>т</w:t>
      </w:r>
      <w:r w:rsidRPr="00671A95">
        <w:rPr>
          <w:rFonts w:ascii="Arial" w:hAnsi="Arial" w:cs="Arial"/>
          <w:sz w:val="24"/>
          <w:szCs w:val="24"/>
        </w:rPr>
        <w:t>гороженное от казармы всего лишь дощатой стенкой.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Появился Гостев и тут же убежал к себе в шифровальный закуток с текстом шифро</w:t>
      </w:r>
      <w:r w:rsidRPr="00671A95">
        <w:rPr>
          <w:rFonts w:ascii="Arial" w:hAnsi="Arial" w:cs="Arial"/>
          <w:sz w:val="24"/>
          <w:szCs w:val="24"/>
        </w:rPr>
        <w:t>в</w:t>
      </w:r>
      <w:r w:rsidRPr="00671A95">
        <w:rPr>
          <w:rFonts w:ascii="Arial" w:hAnsi="Arial" w:cs="Arial"/>
          <w:sz w:val="24"/>
          <w:szCs w:val="24"/>
        </w:rPr>
        <w:t>ки, нарушая все правила секретности. Я же, считавшийся лучшим переводчиком инфо</w:t>
      </w:r>
      <w:r w:rsidRPr="00671A95">
        <w:rPr>
          <w:rFonts w:ascii="Arial" w:hAnsi="Arial" w:cs="Arial"/>
          <w:sz w:val="24"/>
          <w:szCs w:val="24"/>
        </w:rPr>
        <w:t>р</w:t>
      </w:r>
      <w:r w:rsidRPr="00671A95">
        <w:rPr>
          <w:rFonts w:ascii="Arial" w:hAnsi="Arial" w:cs="Arial"/>
          <w:sz w:val="24"/>
          <w:szCs w:val="24"/>
        </w:rPr>
        <w:t>мационных текстов (поскольку читал английские романы начиная с третьего курса инст</w:t>
      </w:r>
      <w:r w:rsidRPr="00671A95">
        <w:rPr>
          <w:rFonts w:ascii="Arial" w:hAnsi="Arial" w:cs="Arial"/>
          <w:sz w:val="24"/>
          <w:szCs w:val="24"/>
        </w:rPr>
        <w:t>и</w:t>
      </w:r>
      <w:r w:rsidRPr="00671A95">
        <w:rPr>
          <w:rFonts w:ascii="Arial" w:hAnsi="Arial" w:cs="Arial"/>
          <w:sz w:val="24"/>
          <w:szCs w:val="24"/>
        </w:rPr>
        <w:t>тута), остался в ПЦ и всю ночь переводил корреспонденции зарубежных телеграфных агентств. Вызванный писарь Оперативного центра тут же перепечатывал их начисто на нашем ундервуде, и всё это мы отсылали в штаб армии с нарочным.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Утром я попросил у командира разрешения отдохнуть, благо он видел, как я вкал</w:t>
      </w:r>
      <w:r w:rsidRPr="00671A95">
        <w:rPr>
          <w:rFonts w:ascii="Arial" w:hAnsi="Arial" w:cs="Arial"/>
          <w:sz w:val="24"/>
          <w:szCs w:val="24"/>
        </w:rPr>
        <w:t>ы</w:t>
      </w:r>
      <w:r w:rsidRPr="00671A95">
        <w:rPr>
          <w:rFonts w:ascii="Arial" w:hAnsi="Arial" w:cs="Arial"/>
          <w:sz w:val="24"/>
          <w:szCs w:val="24"/>
        </w:rPr>
        <w:t>вал. Он разрешил, при условии что, если возникнет необходимость срочно переводить что-нибудь для командующего или политотдела, меня сразу же вызовут. Я, радостный, побежал домой, чтобы лечь, накрыться одеялом с головой и постараться осмыслить всю громаду свалившегося на страну события.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Но лечь не удалось. В комнату ввалился доктор, старлей Витька Дагаев, —</w:t>
      </w:r>
      <w:r>
        <w:rPr>
          <w:rFonts w:ascii="Arial" w:hAnsi="Arial" w:cs="Arial"/>
          <w:sz w:val="24"/>
          <w:szCs w:val="24"/>
        </w:rPr>
        <w:t xml:space="preserve"> </w:t>
      </w:r>
      <w:r w:rsidRPr="00671A95">
        <w:rPr>
          <w:rFonts w:ascii="Arial" w:hAnsi="Arial" w:cs="Arial"/>
          <w:sz w:val="24"/>
          <w:szCs w:val="24"/>
        </w:rPr>
        <w:t>в лыжной куртке, в дурацкой вязаной шапочке, подаренной ему поклонницей, и с бутылкой сам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дельного коньяка, который он, с претензией на медицинское остроумие, называл «пу</w:t>
      </w:r>
      <w:r w:rsidRPr="00671A95">
        <w:rPr>
          <w:rFonts w:ascii="Arial" w:hAnsi="Arial" w:cs="Arial"/>
          <w:sz w:val="24"/>
          <w:szCs w:val="24"/>
        </w:rPr>
        <w:t>р</w:t>
      </w:r>
      <w:r w:rsidRPr="00671A95">
        <w:rPr>
          <w:rFonts w:ascii="Arial" w:hAnsi="Arial" w:cs="Arial"/>
          <w:sz w:val="24"/>
          <w:szCs w:val="24"/>
        </w:rPr>
        <w:t>гин» (от «пург</w:t>
      </w:r>
      <w:r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» и «пурген»). Витька был чеченцем. После выселения их тейпа с Кавказа в Казахстан он по</w:t>
      </w:r>
      <w:r>
        <w:rPr>
          <w:rFonts w:ascii="Arial" w:hAnsi="Arial" w:cs="Arial"/>
          <w:sz w:val="24"/>
          <w:szCs w:val="24"/>
        </w:rPr>
        <w:t>сле</w:t>
      </w:r>
      <w:r w:rsidRPr="00671A95">
        <w:rPr>
          <w:rFonts w:ascii="Arial" w:hAnsi="Arial" w:cs="Arial"/>
          <w:sz w:val="24"/>
          <w:szCs w:val="24"/>
        </w:rPr>
        <w:t xml:space="preserve"> войны чудом поступи</w:t>
      </w:r>
      <w:r>
        <w:rPr>
          <w:rFonts w:ascii="Arial" w:hAnsi="Arial" w:cs="Arial"/>
          <w:sz w:val="24"/>
          <w:szCs w:val="24"/>
        </w:rPr>
        <w:t>л</w:t>
      </w:r>
      <w:r w:rsidRPr="00671A95">
        <w:rPr>
          <w:rFonts w:ascii="Arial" w:hAnsi="Arial" w:cs="Arial"/>
          <w:sz w:val="24"/>
          <w:szCs w:val="24"/>
        </w:rPr>
        <w:t xml:space="preserve"> в мединститут, окончил его, был призван в армию и оказался на Чукотке. Его родственники всё ещё мыкались где-то в Казахстане…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Выпьем на радостях?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Как он догадался, что для меня это радость? А, чёрт с ним… Я не стал ломаться, и мы дерябнули, демонстративно чокнувшись, ибо не поминали покойного, а отмечали р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достное событие. Закусили чёрствым холостяцким хлебом, правда, сдобренным двумя толстыми кусками желтоватого старого сала.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Повторим? — предложил я.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Вообще-то, я хотел в горы смотаться, посмотреть на мир с высоты, вдохнуть вол</w:t>
      </w:r>
      <w:r w:rsidRPr="00671A95">
        <w:rPr>
          <w:rFonts w:ascii="Arial" w:hAnsi="Arial" w:cs="Arial"/>
          <w:sz w:val="24"/>
          <w:szCs w:val="24"/>
        </w:rPr>
        <w:t>ь</w:t>
      </w:r>
      <w:r w:rsidRPr="00671A95">
        <w:rPr>
          <w:rFonts w:ascii="Arial" w:hAnsi="Arial" w:cs="Arial"/>
          <w:sz w:val="24"/>
          <w:szCs w:val="24"/>
        </w:rPr>
        <w:t>ного воздуха!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Тоже мысль.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…Мы катались уже часа три, когда вдруг низким, надрывным голосом загудел в порту ледокольный буксир «Чукотка». Ему отозвался визгливый гудок портовой электростанции.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Самодеятельность! — заметил я. — Нет ещё официальных сообщений. И как они узнали?</w:t>
      </w:r>
    </w:p>
    <w:p w:rsidR="00DA71C6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 xml:space="preserve">— На Чукотке секретов нет! — изрёк Витька. 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Мы сфотографировали друг друга на склоне горы под лучами недолгого мартовского солнца и пару раз насладились стремительным спуском.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 xml:space="preserve">Сгустились сумерки. В начале марта ночь наступает рано, и нам пришлось </w:t>
      </w:r>
      <w:r>
        <w:rPr>
          <w:rFonts w:ascii="Arial" w:hAnsi="Arial" w:cs="Arial"/>
          <w:sz w:val="24"/>
          <w:szCs w:val="24"/>
        </w:rPr>
        <w:t>идти</w:t>
      </w:r>
      <w:r w:rsidRPr="00671A95">
        <w:rPr>
          <w:rFonts w:ascii="Arial" w:hAnsi="Arial" w:cs="Arial"/>
          <w:sz w:val="24"/>
          <w:szCs w:val="24"/>
        </w:rPr>
        <w:t xml:space="preserve"> д</w:t>
      </w:r>
      <w:r w:rsidRPr="00671A95">
        <w:rPr>
          <w:rFonts w:ascii="Arial" w:hAnsi="Arial" w:cs="Arial"/>
          <w:sz w:val="24"/>
          <w:szCs w:val="24"/>
        </w:rPr>
        <w:t>о</w:t>
      </w:r>
      <w:r w:rsidRPr="00671A95">
        <w:rPr>
          <w:rFonts w:ascii="Arial" w:hAnsi="Arial" w:cs="Arial"/>
          <w:sz w:val="24"/>
          <w:szCs w:val="24"/>
        </w:rPr>
        <w:t>мой. В голове вертелись обрывки мыслей. Витька молчал</w:t>
      </w:r>
      <w:r>
        <w:rPr>
          <w:rFonts w:ascii="Arial" w:hAnsi="Arial" w:cs="Arial"/>
          <w:sz w:val="24"/>
          <w:szCs w:val="24"/>
        </w:rPr>
        <w:t>,</w:t>
      </w:r>
      <w:r w:rsidRPr="00671A95">
        <w:rPr>
          <w:rFonts w:ascii="Arial" w:hAnsi="Arial" w:cs="Arial"/>
          <w:sz w:val="24"/>
          <w:szCs w:val="24"/>
        </w:rPr>
        <w:t xml:space="preserve"> я был ему благодарен за это.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У казармы нас встретил замполит, выбежавший навстречу. В радиоразведывател</w:t>
      </w:r>
      <w:r w:rsidRPr="00671A95">
        <w:rPr>
          <w:rFonts w:ascii="Arial" w:hAnsi="Arial" w:cs="Arial"/>
          <w:sz w:val="24"/>
          <w:szCs w:val="24"/>
        </w:rPr>
        <w:t>ь</w:t>
      </w:r>
      <w:r w:rsidRPr="00671A95">
        <w:rPr>
          <w:rFonts w:ascii="Arial" w:hAnsi="Arial" w:cs="Arial"/>
          <w:sz w:val="24"/>
          <w:szCs w:val="24"/>
        </w:rPr>
        <w:t>ных войсках, считавшихся армейской интеллигенцией, он успел прославиться вопиющей безграмотностью. Например, он совершенно искренне был уверен, что решение о всту</w:t>
      </w:r>
      <w:r w:rsidRPr="00671A95">
        <w:rPr>
          <w:rFonts w:ascii="Arial" w:hAnsi="Arial" w:cs="Arial"/>
          <w:sz w:val="24"/>
          <w:szCs w:val="24"/>
        </w:rPr>
        <w:t>п</w:t>
      </w:r>
      <w:r w:rsidRPr="00671A95">
        <w:rPr>
          <w:rFonts w:ascii="Arial" w:hAnsi="Arial" w:cs="Arial"/>
          <w:sz w:val="24"/>
          <w:szCs w:val="24"/>
        </w:rPr>
        <w:t>лении Америки во Вторую мировую войну было принято, когда Чёрчилль, Рузвельт и К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сабланка встретились на каком-то острове… В голове у бедняги перепутались город К</w:t>
      </w:r>
      <w:r w:rsidRPr="00671A95">
        <w:rPr>
          <w:rFonts w:ascii="Arial" w:hAnsi="Arial" w:cs="Arial"/>
          <w:sz w:val="24"/>
          <w:szCs w:val="24"/>
        </w:rPr>
        <w:t>а</w:t>
      </w:r>
      <w:r w:rsidRPr="00671A95">
        <w:rPr>
          <w:rFonts w:ascii="Arial" w:hAnsi="Arial" w:cs="Arial"/>
          <w:sz w:val="24"/>
          <w:szCs w:val="24"/>
        </w:rPr>
        <w:t>сабланка, чемпион-шахматист Капабланка и ещё кто-то, кого мы не сумели вычислить…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Вы с ума сошли! — заорал он на нас с Витькой. — В такой день! На лыжах! Обоим по пять суток!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За что, товарищ майор?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За то, что катались в день смерти товарища Сталина!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Это прозвучало, как приговор «тройки». Из окна на его крик выглянул командир. Т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перь, не обращая внимания на стоявших у казармы радистов, заорал он: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Это вы с ума сошли, майор! Какая смерть? Пока нет официального подтвержд</w:t>
      </w:r>
      <w:r w:rsidRPr="00671A95">
        <w:rPr>
          <w:rFonts w:ascii="Arial" w:hAnsi="Arial" w:cs="Arial"/>
          <w:sz w:val="24"/>
          <w:szCs w:val="24"/>
        </w:rPr>
        <w:t>е</w:t>
      </w:r>
      <w:r w:rsidRPr="00671A95">
        <w:rPr>
          <w:rFonts w:ascii="Arial" w:hAnsi="Arial" w:cs="Arial"/>
          <w:sz w:val="24"/>
          <w:szCs w:val="24"/>
        </w:rPr>
        <w:t>ния, товарищ Сталин жив! Отставить пять суток!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Есть отставить!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Обоим? — вежливо осведомился Витька.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Убирайтесь с моих глаз! Майор, зайдите ко мне!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Вечером, улучив момент, я спросил у командира</w:t>
      </w:r>
      <w:r>
        <w:rPr>
          <w:rFonts w:ascii="Arial" w:hAnsi="Arial" w:cs="Arial"/>
          <w:sz w:val="24"/>
          <w:szCs w:val="24"/>
        </w:rPr>
        <w:t>: «Ч</w:t>
      </w:r>
      <w:r w:rsidRPr="00671A95">
        <w:rPr>
          <w:rFonts w:ascii="Arial" w:hAnsi="Arial" w:cs="Arial"/>
          <w:sz w:val="24"/>
          <w:szCs w:val="24"/>
        </w:rPr>
        <w:t>то</w:t>
      </w:r>
      <w:r>
        <w:rPr>
          <w:rFonts w:ascii="Arial" w:hAnsi="Arial" w:cs="Arial"/>
          <w:sz w:val="24"/>
          <w:szCs w:val="24"/>
        </w:rPr>
        <w:t>,</w:t>
      </w:r>
      <w:r w:rsidRPr="00671A95">
        <w:rPr>
          <w:rFonts w:ascii="Arial" w:hAnsi="Arial" w:cs="Arial"/>
          <w:sz w:val="24"/>
          <w:szCs w:val="24"/>
        </w:rPr>
        <w:t xml:space="preserve"> ответили на шифровку</w:t>
      </w:r>
      <w:r>
        <w:rPr>
          <w:rFonts w:ascii="Arial" w:hAnsi="Arial" w:cs="Arial"/>
          <w:sz w:val="24"/>
          <w:szCs w:val="24"/>
        </w:rPr>
        <w:t>?»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— Считать дезой до официального подтверждения, — ответил он, не подумав.</w:t>
      </w:r>
    </w:p>
    <w:p w:rsidR="00DA71C6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 xml:space="preserve">— Но ведь это же и есть самое стопроцентное подтверждение! — воскликнул я. 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 xml:space="preserve">Его лицо перекосилось, но он </w:t>
      </w:r>
      <w:r>
        <w:rPr>
          <w:rFonts w:ascii="Arial" w:hAnsi="Arial" w:cs="Arial"/>
          <w:sz w:val="24"/>
          <w:szCs w:val="24"/>
        </w:rPr>
        <w:t>с</w:t>
      </w:r>
      <w:r w:rsidRPr="00671A95">
        <w:rPr>
          <w:rFonts w:ascii="Arial" w:hAnsi="Arial" w:cs="Arial"/>
          <w:sz w:val="24"/>
          <w:szCs w:val="24"/>
        </w:rPr>
        <w:t>молчал, понимая, что проговорился, выда</w:t>
      </w:r>
      <w:r>
        <w:rPr>
          <w:rFonts w:ascii="Arial" w:hAnsi="Arial" w:cs="Arial"/>
          <w:sz w:val="24"/>
          <w:szCs w:val="24"/>
        </w:rPr>
        <w:t>л</w:t>
      </w:r>
      <w:r w:rsidRPr="00671A95">
        <w:rPr>
          <w:rFonts w:ascii="Arial" w:hAnsi="Arial" w:cs="Arial"/>
          <w:sz w:val="24"/>
          <w:szCs w:val="24"/>
        </w:rPr>
        <w:t xml:space="preserve"> гостайну…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А Чукотка так и жила ещё полтора дня, считая смерть «генералиссимуса всех времён и народов» дезинформацией.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…В конце бурного лета 1953 года сияющий Гостев принёс командиру части расши</w:t>
      </w:r>
      <w:r w:rsidRPr="00671A95">
        <w:rPr>
          <w:rFonts w:ascii="Arial" w:hAnsi="Arial" w:cs="Arial"/>
          <w:sz w:val="24"/>
          <w:szCs w:val="24"/>
        </w:rPr>
        <w:t>ф</w:t>
      </w:r>
      <w:r w:rsidRPr="00671A95">
        <w:rPr>
          <w:rFonts w:ascii="Arial" w:hAnsi="Arial" w:cs="Arial"/>
          <w:sz w:val="24"/>
          <w:szCs w:val="24"/>
        </w:rPr>
        <w:t>ровку радиограммы из Москвы. Через несколько минут все уже знали, что получен приказ о расформировании нашего радиоразведывательного отряда особого назначения.</w:t>
      </w:r>
    </w:p>
    <w:p w:rsidR="00DA71C6" w:rsidRPr="00671A95" w:rsidRDefault="00DA71C6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71A95">
        <w:rPr>
          <w:rFonts w:ascii="Arial" w:hAnsi="Arial" w:cs="Arial"/>
          <w:sz w:val="24"/>
          <w:szCs w:val="24"/>
        </w:rPr>
        <w:t>Прощай, Чукотка! Нас ждёт Большая земля!</w:t>
      </w:r>
    </w:p>
    <w:sectPr w:rsidR="00DA71C6" w:rsidRPr="00671A95" w:rsidSect="0015200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mirrorMargin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1178E4"/>
    <w:rsid w:val="00152008"/>
    <w:rsid w:val="001537F4"/>
    <w:rsid w:val="002202B7"/>
    <w:rsid w:val="003570F0"/>
    <w:rsid w:val="00474A8E"/>
    <w:rsid w:val="004B1652"/>
    <w:rsid w:val="004C3A93"/>
    <w:rsid w:val="004D2DC7"/>
    <w:rsid w:val="004E7757"/>
    <w:rsid w:val="005067A0"/>
    <w:rsid w:val="005A4868"/>
    <w:rsid w:val="00671A95"/>
    <w:rsid w:val="00787FE1"/>
    <w:rsid w:val="008000E7"/>
    <w:rsid w:val="008877E0"/>
    <w:rsid w:val="00924926"/>
    <w:rsid w:val="009A04C6"/>
    <w:rsid w:val="00A15E72"/>
    <w:rsid w:val="00A86F82"/>
    <w:rsid w:val="00B70D02"/>
    <w:rsid w:val="00B722DD"/>
    <w:rsid w:val="00B81E1D"/>
    <w:rsid w:val="00C623FD"/>
    <w:rsid w:val="00CC6EFF"/>
    <w:rsid w:val="00D02A10"/>
    <w:rsid w:val="00D366F4"/>
    <w:rsid w:val="00D42932"/>
    <w:rsid w:val="00DA71C6"/>
    <w:rsid w:val="00E749DB"/>
    <w:rsid w:val="00E81569"/>
    <w:rsid w:val="00ED0210"/>
    <w:rsid w:val="00FA5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71A95"/>
    <w:pPr>
      <w:keepNext/>
      <w:spacing w:after="0"/>
      <w:ind w:firstLine="454"/>
      <w:outlineLvl w:val="0"/>
    </w:pPr>
    <w:rPr>
      <w:rFonts w:ascii="Arial" w:hAnsi="Arial" w:cs="Arial"/>
      <w:b/>
      <w:color w:val="FF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000E7"/>
    <w:pPr>
      <w:keepNext/>
      <w:spacing w:after="0"/>
      <w:ind w:firstLine="454"/>
      <w:jc w:val="both"/>
      <w:outlineLvl w:val="1"/>
    </w:pPr>
    <w:rPr>
      <w:rFonts w:ascii="Arial" w:hAnsi="Arial" w:cs="Arial"/>
      <w:b/>
      <w:color w:val="FF000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B722DD"/>
    <w:pPr>
      <w:spacing w:after="0"/>
      <w:ind w:firstLine="454"/>
      <w:jc w:val="both"/>
    </w:pPr>
    <w:rPr>
      <w:rFonts w:ascii="Arial" w:hAnsi="Arial" w:cs="Arial"/>
      <w:b/>
      <w:color w:val="FF0000"/>
      <w:sz w:val="36"/>
      <w:szCs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A5A41"/>
    <w:pPr>
      <w:spacing w:after="0" w:line="264" w:lineRule="auto"/>
      <w:ind w:firstLine="454"/>
      <w:jc w:val="both"/>
    </w:pPr>
    <w:rPr>
      <w:rFonts w:ascii="Arial" w:hAnsi="Arial" w:cs="Arial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12</Pages>
  <Words>6236</Words>
  <Characters>-32766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СЕРЕБРЯНАЯ РЕКА РУССКОГО РАБСТВА</dc:title>
  <dc:subject/>
  <dc:creator>stas</dc:creator>
  <cp:keywords/>
  <dc:description/>
  <cp:lastModifiedBy>user</cp:lastModifiedBy>
  <cp:revision>6</cp:revision>
  <dcterms:created xsi:type="dcterms:W3CDTF">2015-10-12T19:36:00Z</dcterms:created>
  <dcterms:modified xsi:type="dcterms:W3CDTF">2015-10-13T14:07:00Z</dcterms:modified>
</cp:coreProperties>
</file>