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44A" w:rsidRPr="00671A95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b/>
          <w:color w:val="FF0000"/>
          <w:sz w:val="36"/>
          <w:szCs w:val="36"/>
        </w:rPr>
      </w:pPr>
      <w:r w:rsidRPr="00671A95">
        <w:rPr>
          <w:rFonts w:ascii="Arial" w:hAnsi="Arial" w:cs="Arial"/>
          <w:b/>
          <w:color w:val="FF0000"/>
          <w:sz w:val="36"/>
          <w:szCs w:val="36"/>
        </w:rPr>
        <w:t>ОРАНЖЕВЫЙ ДЫМ СВОБОДЫ. . .</w:t>
      </w:r>
    </w:p>
    <w:p w:rsidR="0082644A" w:rsidRPr="00813D3E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813D3E">
        <w:rPr>
          <w:rFonts w:ascii="Arial" w:hAnsi="Arial" w:cs="Arial"/>
          <w:sz w:val="20"/>
          <w:szCs w:val="20"/>
        </w:rPr>
        <w:t xml:space="preserve">29-11-2009 № 604, 29 ноября </w:t>
      </w:r>
      <w:smartTag w:uri="urn:schemas-microsoft-com:office:smarttags" w:element="metricconverter">
        <w:smartTagPr>
          <w:attr w:name="ProductID" w:val="2008 г"/>
        </w:smartTagPr>
        <w:r w:rsidRPr="00813D3E">
          <w:rPr>
            <w:rFonts w:ascii="Arial" w:hAnsi="Arial" w:cs="Arial"/>
            <w:sz w:val="20"/>
            <w:szCs w:val="20"/>
          </w:rPr>
          <w:t>2009 г</w:t>
        </w:r>
      </w:smartTag>
      <w:r w:rsidRPr="00813D3E">
        <w:rPr>
          <w:rFonts w:ascii="Arial" w:hAnsi="Arial" w:cs="Arial"/>
          <w:sz w:val="20"/>
          <w:szCs w:val="20"/>
        </w:rPr>
        <w:t>.</w:t>
      </w:r>
    </w:p>
    <w:p w:rsidR="0082644A" w:rsidRPr="00813D3E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813D3E">
        <w:rPr>
          <w:rFonts w:ascii="Arial" w:hAnsi="Arial" w:cs="Arial"/>
          <w:sz w:val="20"/>
          <w:szCs w:val="20"/>
        </w:rPr>
        <w:t xml:space="preserve">Юрий Кирпичев  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82644A" w:rsidRPr="00813D3E" w:rsidRDefault="0082644A" w:rsidP="00813D3E">
      <w:pPr>
        <w:pStyle w:val="BodyTextIndent2"/>
      </w:pPr>
      <w:r w:rsidRPr="00813D3E">
        <w:t>Пять лет назад я участвовал в прекрасной революции и горжусь этим! Вел проп</w:t>
      </w:r>
      <w:r w:rsidRPr="00813D3E">
        <w:t>а</w:t>
      </w:r>
      <w:r w:rsidRPr="00813D3E">
        <w:t>ганду, писал листовки, терял надежду и снова обретал е</w:t>
      </w:r>
      <w:r>
        <w:t>ё</w:t>
      </w:r>
      <w:r w:rsidRPr="00813D3E">
        <w:t>, а после победы чуть не плакал от счастья и вывесил из окна огромный оранжевый флаг. Между прочим, д</w:t>
      </w:r>
      <w:r w:rsidRPr="00813D3E">
        <w:t>е</w:t>
      </w:r>
      <w:r w:rsidRPr="00813D3E">
        <w:t>лать это было опасно и после победы – в Донецке оранжевых ненавидели ирраци</w:t>
      </w:r>
      <w:r w:rsidRPr="00813D3E">
        <w:t>о</w:t>
      </w:r>
      <w:r w:rsidRPr="00813D3E">
        <w:t>нально, но люто и даже девушек, безо всякой задней мысли одевших, скажем, оранж</w:t>
      </w:r>
      <w:r w:rsidRPr="00813D3E">
        <w:t>е</w:t>
      </w:r>
      <w:r w:rsidRPr="00813D3E">
        <w:t>вый свитер, беспощадно били – в самом центре города… Город ж</w:t>
      </w:r>
      <w:r>
        <w:t>ё</w:t>
      </w:r>
      <w:r w:rsidRPr="00813D3E">
        <w:t>сткий. Чем-то М</w:t>
      </w:r>
      <w:r w:rsidRPr="00813D3E">
        <w:t>о</w:t>
      </w:r>
      <w:r w:rsidRPr="00813D3E">
        <w:t>скву напоминает, недаром мои земляки так легко там приживаются.</w:t>
      </w:r>
    </w:p>
    <w:p w:rsidR="0082644A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82644A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Две Украины сцепились тогда в клинче и каждый вечер все приникали к телевизорам – держится ли Майдан, не пал ли духом? Спать ложились поздно, лишь прослушав по р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дио все новости. И вот, каких-то пять лет прошло, а мало кто уже вспоминает оранжевую революцию 2004 года. Почему? Стыдиться нечего, революция, как революция, не хуже и даже лучше многих иных. Хотя бы потому, что бескровная. И – зрелищная, эстетичная, что немаловажно в наше время.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Неловко лишь потому, что она не оправдала ожиданий? Ну, так это удел практически всех революций. Что, вожди разочаровали? А и не надо было очаровываться. Уж кто-кто, а мы, бывшие советские люди, на вождей насмотрелись, и иммунитет как будто должны были бы выработать. Дело однако вовсе не в них и не в том, на чьи деньги революция вершилась, ерунда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это, технические детали. Октябрьский переворот семнадцатого года тоже на западные деньги вершился и всем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кому надо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это хорошо известно – его </w:t>
      </w:r>
      <w:r>
        <w:rPr>
          <w:rFonts w:ascii="Arial" w:hAnsi="Arial" w:cs="Arial"/>
          <w:sz w:val="24"/>
          <w:szCs w:val="24"/>
        </w:rPr>
        <w:t xml:space="preserve">(переворот) </w:t>
      </w:r>
      <w:r w:rsidRPr="004B1652">
        <w:rPr>
          <w:rFonts w:ascii="Arial" w:hAnsi="Arial" w:cs="Arial"/>
          <w:sz w:val="24"/>
          <w:szCs w:val="24"/>
        </w:rPr>
        <w:t>и революцией</w:t>
      </w:r>
      <w:r>
        <w:rPr>
          <w:rFonts w:ascii="Arial" w:hAnsi="Arial" w:cs="Arial"/>
          <w:sz w:val="24"/>
          <w:szCs w:val="24"/>
        </w:rPr>
        <w:t>-</w:t>
      </w:r>
      <w:r w:rsidRPr="004B1652">
        <w:rPr>
          <w:rFonts w:ascii="Arial" w:hAnsi="Arial" w:cs="Arial"/>
          <w:sz w:val="24"/>
          <w:szCs w:val="24"/>
        </w:rPr>
        <w:t>то назвать нельзя.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Нет, дело не в вождях (цену Ющенко я уже тогда хорошо знал, а на предприятиях Юлии Владимировны даже работал) и не в деньгах, а в небывалом подъ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ме народного духа – после многих лет духовного прозябания при Кучме. Люди почувствовали себя людьми! Такое счастье ни за какие деньги не купишь. Они ощутили себя народом! Тем самым, как в американской конституции – мы, народ. Россиянам трудно это понять, у них был лишь краткий миг свободы на баррикадах – всего лишь три дня в августе 1991-го. Кстати, редактор альманаха «Лебедь» был одним из организаторов того великолепного народного возмущения – мо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почтение, геноссе по баррикадам! – и должен помнить и п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нимать бесподобное чувство эйфории участника победоносной революции.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Поэтому скепсиса в отношении оранжевой революции я не разделяю. А чего, собс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венно говоря, вы ожидали от не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? Немедленного благорастворения воздухов, мира на Земле и любви в человецех? Идеальной демократии и общества всеобщего процвет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ния? Ну, тогда вы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больший идеалист, чем я. Революция, если отбросить подобные благоглупости, оказалась успешной, она достигла своей главной цели – в точке бифурк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ции Украина в самый последний момент сделала неожиданный выбор и не покатила по накатанным российским рельсам к авторитаризму. Дорога к которому у северного соседа оказалась очень короткой. Но так легко украинскую карму не сменишь. Страна и сейчас на перепутье.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 будет дальше, неизвестно, однако неожиданный выбор Украины и саму подме</w:t>
      </w:r>
      <w:r w:rsidRPr="004B1652"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>зающую Россию затормозил на пути к привычной, но в наше время гибельной консерв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тивной имперской модели. Российская империя, как известно, без Украины в принципе невозможна! А вы говорите – неудачная революция…</w:t>
      </w:r>
    </w:p>
    <w:p w:rsidR="0082644A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82644A" w:rsidRPr="00813D3E" w:rsidRDefault="0082644A" w:rsidP="00813D3E">
      <w:pPr>
        <w:pStyle w:val="Heading4"/>
      </w:pPr>
      <w:r w:rsidRPr="00813D3E">
        <w:t>В ожидании Ющенко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вспомнить я хочу не столько о ней, сколько о знаковом предшествующем событии. Чтобы вы почувствовали разницу. Ощутили, между чем и чем приходилось тогда выб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рать. Можно даже сказать, что прообразом Майдана стала донецкая площадь имени Л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нина 31 октября 2003 года.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 тот день мы – патриоты Донбасса – встречали враждебного кандидата в президе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ты. К полудню, помню, потеплело, народ чуть отогрелся после долгого стояния на моро</w:t>
      </w:r>
      <w:r w:rsidRPr="004B1652">
        <w:rPr>
          <w:rFonts w:ascii="Arial" w:hAnsi="Arial" w:cs="Arial"/>
          <w:sz w:val="24"/>
          <w:szCs w:val="24"/>
        </w:rPr>
        <w:t>з</w:t>
      </w:r>
      <w:r w:rsidRPr="004B1652">
        <w:rPr>
          <w:rFonts w:ascii="Arial" w:hAnsi="Arial" w:cs="Arial"/>
          <w:sz w:val="24"/>
          <w:szCs w:val="24"/>
        </w:rPr>
        <w:t>це, а демонический Ющенко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не появлялся. Напряжение спадало — и началось ро</w:t>
      </w:r>
      <w:r w:rsidRPr="004B1652">
        <w:rPr>
          <w:rFonts w:ascii="Arial" w:hAnsi="Arial" w:cs="Arial"/>
          <w:sz w:val="24"/>
          <w:szCs w:val="24"/>
        </w:rPr>
        <w:t>б</w:t>
      </w:r>
      <w:r w:rsidRPr="004B1652">
        <w:rPr>
          <w:rFonts w:ascii="Arial" w:hAnsi="Arial" w:cs="Arial"/>
          <w:sz w:val="24"/>
          <w:szCs w:val="24"/>
        </w:rPr>
        <w:t>кое стихийное веселье. Да и то, раз уж собрали многотысячную толпу, раз уж открыли ящики дармовой водки, раз уж оторвали от дел и занятий, так чего мерзнуть зря? Ну, с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гнали, как баранов, так ведь тип подозрительный? Подозрительный. Продал Украину американцам? Обязательно продаст! Фашист? Бандеровец! Так встретим же его наро</w:t>
      </w:r>
      <w:r w:rsidRPr="004B1652">
        <w:rPr>
          <w:rFonts w:ascii="Arial" w:hAnsi="Arial" w:cs="Arial"/>
          <w:sz w:val="24"/>
          <w:szCs w:val="24"/>
        </w:rPr>
        <w:t>д</w:t>
      </w:r>
      <w:r w:rsidRPr="004B1652">
        <w:rPr>
          <w:rFonts w:ascii="Arial" w:hAnsi="Arial" w:cs="Arial"/>
          <w:sz w:val="24"/>
          <w:szCs w:val="24"/>
        </w:rPr>
        <w:t>ным гневом!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Магазины в тот исторический день работали, стоявшие с семи утра в предвкушении Ющенко мужики проявили активность (не все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однако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польстились на дармовую выпивку, ящики которой выносили из автобусов) — и вскоре лихие рыночные дамы уже вовсю о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плясывали на ухоженном газоне перед бывшим обкомом партии, высоко задирая юбки и выкрикивая похабные частушки. Женщины напрочь забыли обсуждать темы вроде Desheli развод и вовсю отдались веселью. Уже не нужно было подогревать энтузиазм патриот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ческими лозунгами и записями песен о героическом Донбассе, не нужно было напом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нать, что без команды расходиться запрещено, и что в автобусах будет перепись. Это при советской власти можно было закосить от демонстрации. Сейчас — исключено. Н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род сам чувствовал степень своего холуйства — и в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л себя соответс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венно.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К приезду Ющенко готовились основательно. Сын Януковича трудился в рекламном агентстве, которому чудесным образом обломилось до восьмидесяти процентов донецких бигбордов (так у нас тогда называли эти рекламные щиты) — и все они были задейств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ваны. Виктора Андреевича представляли то в виде ковбоя, скачущего верхом на Украине под аплодисменты Дяди Сэма, то в 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рной эсэсовской форме, со свастикой на рукаве — и увешали все улицы соответствующими лозунгами и транспарантами. Фашизм-нашизм, мол, не пройд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т, Донбасс никто не ставил на колени, трудящиеся гневно против, и тому подобное. Но основные события развернулись в день приезда.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Мерзнуть в общих рядах я не захотел и к тому времени как раз вернулся из аэропо</w:t>
      </w:r>
      <w:r w:rsidRPr="004B1652"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>та, куда ездил посмотреть, как Донбасс встречает самого красивого мужчину Украины (напоминаю, речь ид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т о </w:t>
      </w:r>
      <w:smartTag w:uri="urn:schemas-microsoft-com:office:smarttags" w:element="metricconverter">
        <w:smartTagPr>
          <w:attr w:name="ProductID" w:val="2008 г"/>
        </w:smartTagPr>
        <w:r w:rsidRPr="004B1652">
          <w:rPr>
            <w:rFonts w:ascii="Arial" w:hAnsi="Arial" w:cs="Arial"/>
            <w:sz w:val="24"/>
            <w:szCs w:val="24"/>
          </w:rPr>
          <w:t>2003 г</w:t>
        </w:r>
      </w:smartTag>
      <w:r w:rsidRPr="004B1652">
        <w:rPr>
          <w:rFonts w:ascii="Arial" w:hAnsi="Arial" w:cs="Arial"/>
          <w:sz w:val="24"/>
          <w:szCs w:val="24"/>
        </w:rPr>
        <w:t>.). Встретили ж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стко. Автобусов, правда, подогнали н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 xml:space="preserve">много, штук </w:t>
      </w:r>
      <w:r>
        <w:rPr>
          <w:rFonts w:ascii="Arial" w:hAnsi="Arial" w:cs="Arial"/>
          <w:sz w:val="24"/>
          <w:szCs w:val="24"/>
        </w:rPr>
        <w:t>20</w:t>
      </w:r>
      <w:r w:rsidRPr="004B1652">
        <w:rPr>
          <w:rFonts w:ascii="Arial" w:hAnsi="Arial" w:cs="Arial"/>
          <w:sz w:val="24"/>
          <w:szCs w:val="24"/>
        </w:rPr>
        <w:t>, то есть народу подвезли не более тысячи, но зато подготовленного, а</w:t>
      </w:r>
      <w:r w:rsidRPr="004B1652">
        <w:rPr>
          <w:rFonts w:ascii="Arial" w:hAnsi="Arial" w:cs="Arial"/>
          <w:sz w:val="24"/>
          <w:szCs w:val="24"/>
        </w:rPr>
        <w:t>г</w:t>
      </w:r>
      <w:r w:rsidRPr="004B1652">
        <w:rPr>
          <w:rFonts w:ascii="Arial" w:hAnsi="Arial" w:cs="Arial"/>
          <w:sz w:val="24"/>
          <w:szCs w:val="24"/>
        </w:rPr>
        <w:t>рессивного. Напрасно будущий президент пытался пробиться в столицу До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басса! Это не удалось затем даже известному киевскому кардиохирургу, стороннику оранжевых, со св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им передвижным госпиталем – его машинам патриоты разбили фары и лобовые стекла.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Зал аэропорта был заблокирован мордоворотами с характерной и уж никак не ша</w:t>
      </w:r>
      <w:r w:rsidRPr="004B1652">
        <w:rPr>
          <w:rFonts w:ascii="Arial" w:hAnsi="Arial" w:cs="Arial"/>
          <w:sz w:val="24"/>
          <w:szCs w:val="24"/>
        </w:rPr>
        <w:t>х</w:t>
      </w:r>
      <w:r w:rsidRPr="004B1652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рской внешностью, а выход для особо важных персон попросту заварили! Пробираться огородами Ющенко сч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л недостойным себя и тогда я спокойно вернулся на центральную площадь. А поводы для беспокойства были.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Толпа бушевала, но, кроме визга и мата, ждать от не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было нечего, а вот за обкомом, рядом с городскими бонзами и милицией, стояли шеренги бритоголовых ребят в спорти</w:t>
      </w:r>
      <w:r w:rsidRPr="004B1652">
        <w:rPr>
          <w:rFonts w:ascii="Arial" w:hAnsi="Arial" w:cs="Arial"/>
          <w:sz w:val="24"/>
          <w:szCs w:val="24"/>
        </w:rPr>
        <w:t>в</w:t>
      </w:r>
      <w:r w:rsidRPr="004B1652">
        <w:rPr>
          <w:rFonts w:ascii="Arial" w:hAnsi="Arial" w:cs="Arial"/>
          <w:sz w:val="24"/>
          <w:szCs w:val="24"/>
        </w:rPr>
        <w:t>ных костюмах. Их инструктировал такой же бритый хозяин привокзального рынка, поста</w:t>
      </w:r>
      <w:r w:rsidRPr="004B1652">
        <w:rPr>
          <w:rFonts w:ascii="Arial" w:hAnsi="Arial" w:cs="Arial"/>
          <w:sz w:val="24"/>
          <w:szCs w:val="24"/>
        </w:rPr>
        <w:t>в</w:t>
      </w:r>
      <w:r w:rsidRPr="004B1652">
        <w:rPr>
          <w:rFonts w:ascii="Arial" w:hAnsi="Arial" w:cs="Arial"/>
          <w:sz w:val="24"/>
          <w:szCs w:val="24"/>
        </w:rPr>
        <w:t>ленный известным покровителем донецкого футбола. Вот к нему подбежал милицейский полковник, почтительно выслушал указания и умчался исполнять. Между прочим, только с того рынка на площадь привезли под роспись по человеку от торгового контейнера, то есть до тр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х тысяч. А другие рынки? А фабрика «Киев-Конти» Колесникова? А школы и университеты? Автобусы подъезжали один за другим и заняли весь бульвар Пушкина. Но шли и пешие колонны, с флагами и мегафонами, как в старые добрые времена.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Бритоголовые ребятки запросто могли устроить в толпе провокацию, их к этому гот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вили, поэтому я и успокоился, узнав, что Ющенко в город не вырвется. Помнится, это удалось только Червоненко. Но в арендованный им дворец молод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жи «Юность», где пл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нировалось провести чуть ли не съезд «Нашей Украины», его не пустили — как раз такие, в спортивных костюмах.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Дармовая водка — это хорошо, но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Менделеев предупреждал о необходимости закусок! Вскоре многих, пляшущих на обкомовском газоне в самом центре столицы До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басса, потянуло в латвийский город Ригу. Не знаю, бывал ли сам Дмитрий Иванович в Р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ге, но то, что донецкому газону досталось изрядно, подтвердят все мои земляки, стоя</w:t>
      </w:r>
      <w:r w:rsidRPr="004B1652">
        <w:rPr>
          <w:rFonts w:ascii="Arial" w:hAnsi="Arial" w:cs="Arial"/>
          <w:sz w:val="24"/>
          <w:szCs w:val="24"/>
        </w:rPr>
        <w:t>в</w:t>
      </w:r>
      <w:r w:rsidRPr="004B1652">
        <w:rPr>
          <w:rFonts w:ascii="Arial" w:hAnsi="Arial" w:cs="Arial"/>
          <w:sz w:val="24"/>
          <w:szCs w:val="24"/>
        </w:rPr>
        <w:t>шие тогда на площади. А может и не подтвердят. В Донецке народ правильный.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Впрочем, только этим дело не ограничилось, биотуалетами тоже не озаботились. И опыта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не было, и культуры. Не знаю, как сейчас, но и через год, во время оранжевой революции, история повторилась. Нет, не в Киеве, там с этим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было в порядке, а сн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ва в Донецке! Голубые контрреволюционеры разбили на той же площади Ленина свой палаточный городок — в пику киевскому Майдану — и жители центра проклинали судьбу, так загадили их дворы и подъезды борцы с оранжевой чумой.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Во втором часу стало ясно, что город отстояли – и массы робко осведомлялись, когда же можно отметиться и уйти? Но свою задачу народ уже выполнил и снова стал не нужен. До следующей мобилизации. Осенью 2004</w:t>
      </w:r>
      <w:r>
        <w:rPr>
          <w:rFonts w:ascii="Arial" w:hAnsi="Arial" w:cs="Arial"/>
          <w:sz w:val="24"/>
          <w:szCs w:val="24"/>
        </w:rPr>
        <w:t>-</w:t>
      </w:r>
      <w:r w:rsidRPr="004B1652">
        <w:rPr>
          <w:rFonts w:ascii="Arial" w:hAnsi="Arial" w:cs="Arial"/>
          <w:sz w:val="24"/>
          <w:szCs w:val="24"/>
        </w:rPr>
        <w:t>го, точно так же, под расписку, собирали м</w:t>
      </w:r>
      <w:r w:rsidRPr="004B1652">
        <w:rPr>
          <w:rFonts w:ascii="Arial" w:hAnsi="Arial" w:cs="Arial"/>
          <w:sz w:val="24"/>
          <w:szCs w:val="24"/>
        </w:rPr>
        <w:t>у</w:t>
      </w:r>
      <w:r w:rsidRPr="004B1652">
        <w:rPr>
          <w:rFonts w:ascii="Arial" w:hAnsi="Arial" w:cs="Arial"/>
          <w:sz w:val="24"/>
          <w:szCs w:val="24"/>
        </w:rPr>
        <w:t>жиков на рынке, подгоняли уже не только автобусы, но и поезда — и на Киев! Только не подумайте, что бедный народ так уж страдает под гн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том местных олигархов от кримин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ла. Ничего подобного! Это и удивляет.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Что бы о н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м ни говорили, но в премьерство Ющенко стала оживать экономика, а в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це-премьер Тимошенко, курировавшая топливно-энергетический сектор, добилась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каз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лось бы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невозможного — в Донбассе стали платить зарплату на шахтах! Феноменально. За одно это 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можно занести в книгу рекордов Гиннеса. Кстати,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о донецкой горд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сти: жители западных областей, потеряв работу, уезжали на заработки в Европу и со временем их переводы стали чуть ли не главным источником доходов тех мест, а наши гордые шахт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ры, своими забастовками показавшие, что дни СССР сочтены, затем годами опускались под землю голодными! Помню, на шахте им. Петровского им вместо зарплаты давали перед спуском в забой пирожок и чашку бульона – чтобы не упали в голодный о</w:t>
      </w:r>
      <w:r w:rsidRPr="004B1652">
        <w:rPr>
          <w:rFonts w:ascii="Arial" w:hAnsi="Arial" w:cs="Arial"/>
          <w:sz w:val="24"/>
          <w:szCs w:val="24"/>
        </w:rPr>
        <w:t>б</w:t>
      </w:r>
      <w:r w:rsidRPr="004B1652">
        <w:rPr>
          <w:rFonts w:ascii="Arial" w:hAnsi="Arial" w:cs="Arial"/>
          <w:sz w:val="24"/>
          <w:szCs w:val="24"/>
        </w:rPr>
        <w:t>морок и не попали в аварию. Если зарплату можно было не платить, то регресс (компе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сацию за инвалидность) платить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же приходилось.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на встречу с Ющенко народ ш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л с чувством искреннего гнева. Ш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л защищать свои интересы. Какие? 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рт его знает. По-моему, Донбасс действительно никто не ставил на колени. Он как стоял, так и стоит, пардон, раком. Вот и в России – и этим они схожи –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никак не встанут с колен…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И в Киев все ехали суровые и мужественные, сознавая ответственность за судьбу края. За год ни на 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м, в сущности, не основанный гнев на Виктора Андреевича перерос в настоящую ненависть. Матери провожали сыновей и напутствовали их в том смысле, что надо показать этим западенцам и киевлянам, где раки зимуют. В Киеве, правда, н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род быстро понимал, что роль ему выпала самая дурацкая, поэтому просто гулял и пил водку, благо денег хватало. Впрочем, на этих и не рассчитывали и не баловали, 50 гривен в с</w:t>
      </w:r>
      <w:r w:rsidRPr="004B1652">
        <w:rPr>
          <w:rFonts w:ascii="Arial" w:hAnsi="Arial" w:cs="Arial"/>
          <w:sz w:val="24"/>
          <w:szCs w:val="24"/>
        </w:rPr>
        <w:t>у</w:t>
      </w:r>
      <w:r w:rsidRPr="004B1652">
        <w:rPr>
          <w:rFonts w:ascii="Arial" w:hAnsi="Arial" w:cs="Arial"/>
          <w:sz w:val="24"/>
          <w:szCs w:val="24"/>
        </w:rPr>
        <w:t>тки и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. Но возили в столицу и пару эшелонов ребят в спортивных костюмах, тем уже давали по двести</w:t>
      </w:r>
      <w:r>
        <w:rPr>
          <w:rFonts w:ascii="Arial" w:hAnsi="Arial" w:cs="Arial"/>
          <w:sz w:val="24"/>
          <w:szCs w:val="24"/>
        </w:rPr>
        <w:t>. О</w:t>
      </w:r>
      <w:r w:rsidRPr="004B1652">
        <w:rPr>
          <w:rFonts w:ascii="Arial" w:hAnsi="Arial" w:cs="Arial"/>
          <w:sz w:val="24"/>
          <w:szCs w:val="24"/>
        </w:rPr>
        <w:t>днако, оценив ситуацию, далеко от вагонов не отпускали.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Ну и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один метод тренировки в мобилизации и переброске сил существовал, а может, и сейчас существует – Ахметов практиковал бесплатную перевозку болельщиков «Шахт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ра» на матчи с киевским «Динамо». Доходило до 10-20 тысяч фанатов! Сотни а</w:t>
      </w:r>
      <w:r w:rsidRPr="004B1652">
        <w:rPr>
          <w:rFonts w:ascii="Arial" w:hAnsi="Arial" w:cs="Arial"/>
          <w:sz w:val="24"/>
          <w:szCs w:val="24"/>
        </w:rPr>
        <w:t>в</w:t>
      </w:r>
      <w:r w:rsidRPr="004B1652">
        <w:rPr>
          <w:rFonts w:ascii="Arial" w:hAnsi="Arial" w:cs="Arial"/>
          <w:sz w:val="24"/>
          <w:szCs w:val="24"/>
        </w:rPr>
        <w:t>тобусов плюс поезда! Набрались опыта и в 2006</w:t>
      </w:r>
      <w:r>
        <w:rPr>
          <w:rFonts w:ascii="Arial" w:hAnsi="Arial" w:cs="Arial"/>
          <w:sz w:val="24"/>
          <w:szCs w:val="24"/>
        </w:rPr>
        <w:t>-</w:t>
      </w:r>
      <w:r w:rsidRPr="004B1652">
        <w:rPr>
          <w:rFonts w:ascii="Arial" w:hAnsi="Arial" w:cs="Arial"/>
          <w:sz w:val="24"/>
          <w:szCs w:val="24"/>
        </w:rPr>
        <w:t>2007 годах, во время второго пришес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вия (</w:t>
      </w:r>
      <w:r>
        <w:rPr>
          <w:rFonts w:ascii="Arial" w:hAnsi="Arial" w:cs="Arial"/>
          <w:sz w:val="24"/>
          <w:szCs w:val="24"/>
        </w:rPr>
        <w:t>или</w:t>
      </w:r>
      <w:r w:rsidRPr="004B1652">
        <w:rPr>
          <w:rFonts w:ascii="Arial" w:hAnsi="Arial" w:cs="Arial"/>
          <w:sz w:val="24"/>
          <w:szCs w:val="24"/>
        </w:rPr>
        <w:t xml:space="preserve"> ходки</w:t>
      </w:r>
      <w:r>
        <w:rPr>
          <w:rFonts w:ascii="Arial" w:hAnsi="Arial" w:cs="Arial"/>
          <w:sz w:val="24"/>
          <w:szCs w:val="24"/>
        </w:rPr>
        <w:t>?</w:t>
      </w:r>
      <w:r w:rsidRPr="004B1652">
        <w:rPr>
          <w:rFonts w:ascii="Arial" w:hAnsi="Arial" w:cs="Arial"/>
          <w:sz w:val="24"/>
          <w:szCs w:val="24"/>
        </w:rPr>
        <w:t>) Януковича в премьеры легко оккупировали столицу. В общем, патри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тичный в Донбассе народ.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82644A" w:rsidRPr="00813D3E" w:rsidRDefault="0082644A" w:rsidP="00813D3E">
      <w:pPr>
        <w:pStyle w:val="Heading4"/>
      </w:pPr>
      <w:r w:rsidRPr="00813D3E">
        <w:t>Есть ли демократия в Украине?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Да, есть что вспомнить! Но вот в середине ноября нью-йоркская студия RTVi провела опрос зрителей насч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 результатов оранжевой революции. Более тр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х четвертей нашего диаспорного брата считает, что демократии в Украине нет. Печально, но, строго говоря, они правы. 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действительно мало, если сравнивать с Европой и Америкой. И суды в У</w:t>
      </w:r>
      <w:r w:rsidRPr="004B1652">
        <w:rPr>
          <w:rFonts w:ascii="Arial" w:hAnsi="Arial" w:cs="Arial"/>
          <w:sz w:val="24"/>
          <w:szCs w:val="24"/>
        </w:rPr>
        <w:t>к</w:t>
      </w:r>
      <w:r w:rsidRPr="004B1652">
        <w:rPr>
          <w:rFonts w:ascii="Arial" w:hAnsi="Arial" w:cs="Arial"/>
          <w:sz w:val="24"/>
          <w:szCs w:val="24"/>
        </w:rPr>
        <w:t>раине зависимы от власти и от денег, и самоуправление неразвито и вообще до гражда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ского общества далеко, но…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познается в сравнении</w:t>
      </w:r>
      <w:r>
        <w:rPr>
          <w:rFonts w:ascii="Arial" w:hAnsi="Arial" w:cs="Arial"/>
          <w:sz w:val="24"/>
          <w:szCs w:val="24"/>
        </w:rPr>
        <w:t>.</w:t>
      </w:r>
      <w:r w:rsidRPr="004B1652">
        <w:rPr>
          <w:rFonts w:ascii="Arial" w:hAnsi="Arial" w:cs="Arial"/>
          <w:sz w:val="24"/>
          <w:szCs w:val="24"/>
        </w:rPr>
        <w:t xml:space="preserve"> На фоне России Украина – демократическое госуда</w:t>
      </w:r>
      <w:r w:rsidRPr="004B1652"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>ство! Вспомните зловещие клоунады российских назначений президента (выборами н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звать этот фарс язык не поворачивается), и уже совсем не смешные методы проведения недавней спецоперации под названием выборы в – не помню, куда там на этот раз ед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нороссы назначали сами себя? Тогда как в Украине кандидатом стал всякий, кто хотел этого и заручился хоть какой-то поддержкой. И борьба ид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 серь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зная.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В России давно забыли о свободе на телевидении, тогда как в Украине ид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 конк</w:t>
      </w:r>
      <w:r w:rsidRPr="004B1652">
        <w:rPr>
          <w:rFonts w:ascii="Arial" w:hAnsi="Arial" w:cs="Arial"/>
          <w:sz w:val="24"/>
          <w:szCs w:val="24"/>
        </w:rPr>
        <w:t>у</w:t>
      </w:r>
      <w:r w:rsidRPr="004B1652">
        <w:rPr>
          <w:rFonts w:ascii="Arial" w:hAnsi="Arial" w:cs="Arial"/>
          <w:sz w:val="24"/>
          <w:szCs w:val="24"/>
        </w:rPr>
        <w:t>ренция телеканалов, и гордые московские мэтры переезжают или приезжают в Киев за глотком воздуха: Савик Шустер и Познер, Евгений Кисел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в и Шендерович. В стране нач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лась избирательная кампания – и московские корреспонденты, зубоскалящие по любому украинскому поводу, делано удивляются пустоте Майдана, вот, мол, до чего демократия довела народ,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ему осточертело. А то, что в Москве запрещены и жестоко подавляю</w:t>
      </w:r>
      <w:r w:rsidRPr="004B1652">
        <w:rPr>
          <w:rFonts w:ascii="Arial" w:hAnsi="Arial" w:cs="Arial"/>
          <w:sz w:val="24"/>
          <w:szCs w:val="24"/>
        </w:rPr>
        <w:t>т</w:t>
      </w:r>
      <w:r w:rsidRPr="004B1652">
        <w:rPr>
          <w:rFonts w:ascii="Arial" w:hAnsi="Arial" w:cs="Arial"/>
          <w:sz w:val="24"/>
          <w:szCs w:val="24"/>
        </w:rPr>
        <w:t>ся все абсолютно демонстрации, митинги и пикеты (кроме полуфашистских, организова</w:t>
      </w:r>
      <w:r w:rsidRPr="004B1652"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ных властью), их почему-то не удивляет. Почему?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Да, украинские суды плохи, зависимы, но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же известному киевскому районному суду далеко до Басманного и процесс, подобный процессу над Ходорковским, в </w:t>
      </w:r>
      <w:r>
        <w:rPr>
          <w:rFonts w:ascii="Arial" w:hAnsi="Arial" w:cs="Arial"/>
          <w:sz w:val="24"/>
          <w:szCs w:val="24"/>
        </w:rPr>
        <w:t>Н</w:t>
      </w:r>
      <w:r w:rsidRPr="004B1652">
        <w:rPr>
          <w:rFonts w:ascii="Arial" w:hAnsi="Arial" w:cs="Arial"/>
          <w:sz w:val="24"/>
          <w:szCs w:val="24"/>
        </w:rPr>
        <w:t>еньке просто невозможен. Да, украинские гаишники, как и ГИБДД, берут на лапу, но вс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же не давят пешеходов по всей стране, а майоры милиции не стреляют в людей средь бела дня. И как ни смейся над Украиной, но она и в тяжелейшей кризисной ситуации стремится в Европу, мечтает о западных стандартах. Тогда как л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гкие нефтедоллары губят Россию. Да, общего много. Но и расхождения велики.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Главное, переста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т работать тезис о народах</w:t>
      </w:r>
      <w:r>
        <w:rPr>
          <w:rFonts w:ascii="Arial" w:hAnsi="Arial" w:cs="Arial"/>
          <w:sz w:val="24"/>
          <w:szCs w:val="24"/>
        </w:rPr>
        <w:t>-</w:t>
      </w:r>
      <w:r w:rsidRPr="004B1652">
        <w:rPr>
          <w:rFonts w:ascii="Arial" w:hAnsi="Arial" w:cs="Arial"/>
          <w:sz w:val="24"/>
          <w:szCs w:val="24"/>
        </w:rPr>
        <w:t>братьях и благодаря недальновидной, если не сказать глупейшей массированной московской пропаганде Украина выходит на первое место среди самых неприятных для россиян стран. Здесь мистер Путин, удив</w:t>
      </w:r>
      <w:r w:rsidRPr="004B1652"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>тельно рано вышедший в этом году на тропу газовой войны, делает стратегическую ошибку. Его политика привела к тому, что даже экзот Янукович сто раз подумает, прежде чем решится дать России хотя бы палец. И я его вполне понимаю.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И ещ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одно наблюдение. </w:t>
      </w:r>
      <w:r>
        <w:rPr>
          <w:rFonts w:ascii="Arial" w:hAnsi="Arial" w:cs="Arial"/>
          <w:sz w:val="24"/>
          <w:szCs w:val="24"/>
        </w:rPr>
        <w:t>И</w:t>
      </w:r>
      <w:r w:rsidRPr="004B1652">
        <w:rPr>
          <w:rFonts w:ascii="Arial" w:hAnsi="Arial" w:cs="Arial"/>
          <w:sz w:val="24"/>
          <w:szCs w:val="24"/>
        </w:rPr>
        <w:t xml:space="preserve">ногда </w:t>
      </w:r>
      <w:r>
        <w:rPr>
          <w:rFonts w:ascii="Arial" w:hAnsi="Arial" w:cs="Arial"/>
          <w:sz w:val="24"/>
          <w:szCs w:val="24"/>
        </w:rPr>
        <w:t>р</w:t>
      </w:r>
      <w:r w:rsidRPr="004B1652">
        <w:rPr>
          <w:rFonts w:ascii="Arial" w:hAnsi="Arial" w:cs="Arial"/>
          <w:sz w:val="24"/>
          <w:szCs w:val="24"/>
        </w:rPr>
        <w:t>оссийская действительность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как будто в насме</w:t>
      </w:r>
      <w:r w:rsidRPr="004B1652">
        <w:rPr>
          <w:rFonts w:ascii="Arial" w:hAnsi="Arial" w:cs="Arial"/>
          <w:sz w:val="24"/>
          <w:szCs w:val="24"/>
        </w:rPr>
        <w:t>ш</w:t>
      </w:r>
      <w:r w:rsidRPr="004B1652">
        <w:rPr>
          <w:rFonts w:ascii="Arial" w:hAnsi="Arial" w:cs="Arial"/>
          <w:sz w:val="24"/>
          <w:szCs w:val="24"/>
        </w:rPr>
        <w:t>ку</w:t>
      </w:r>
      <w:r>
        <w:rPr>
          <w:rFonts w:ascii="Arial" w:hAnsi="Arial" w:cs="Arial"/>
          <w:sz w:val="24"/>
          <w:szCs w:val="24"/>
        </w:rPr>
        <w:t>,</w:t>
      </w:r>
      <w:r w:rsidRPr="004B1652">
        <w:rPr>
          <w:rFonts w:ascii="Arial" w:hAnsi="Arial" w:cs="Arial"/>
          <w:sz w:val="24"/>
          <w:szCs w:val="24"/>
        </w:rPr>
        <w:t xml:space="preserve"> с опозданием, но гипертрофированно отражает украинскую. Вы смеялись год н</w:t>
      </w:r>
      <w:r w:rsidRPr="004B1652">
        <w:rPr>
          <w:rFonts w:ascii="Arial" w:hAnsi="Arial" w:cs="Arial"/>
          <w:sz w:val="24"/>
          <w:szCs w:val="24"/>
        </w:rPr>
        <w:t>а</w:t>
      </w:r>
      <w:r w:rsidRPr="004B1652">
        <w:rPr>
          <w:rFonts w:ascii="Arial" w:hAnsi="Arial" w:cs="Arial"/>
          <w:sz w:val="24"/>
          <w:szCs w:val="24"/>
        </w:rPr>
        <w:t>зад над взрывами украинского склада боеприпасов? Не надо было см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яться над драмой, теперь под Ульяновском она повторилась в ноябре дважды. Скныливская траг</w:t>
      </w:r>
      <w:r w:rsidRPr="004B1652">
        <w:rPr>
          <w:rFonts w:ascii="Arial" w:hAnsi="Arial" w:cs="Arial"/>
          <w:sz w:val="24"/>
          <w:szCs w:val="24"/>
        </w:rPr>
        <w:t>е</w:t>
      </w:r>
      <w:r w:rsidRPr="004B1652">
        <w:rPr>
          <w:rFonts w:ascii="Arial" w:hAnsi="Arial" w:cs="Arial"/>
          <w:sz w:val="24"/>
          <w:szCs w:val="24"/>
        </w:rPr>
        <w:t>дия на помпезном авиапараде зеркально отразилась в летнем крушении «Русских вит</w:t>
      </w:r>
      <w:r w:rsidRPr="004B1652">
        <w:rPr>
          <w:rFonts w:ascii="Arial" w:hAnsi="Arial" w:cs="Arial"/>
          <w:sz w:val="24"/>
          <w:szCs w:val="24"/>
        </w:rPr>
        <w:t>я</w:t>
      </w:r>
      <w:r w:rsidRPr="004B1652">
        <w:rPr>
          <w:rFonts w:ascii="Arial" w:hAnsi="Arial" w:cs="Arial"/>
          <w:sz w:val="24"/>
          <w:szCs w:val="24"/>
        </w:rPr>
        <w:t>зей».</w:t>
      </w:r>
    </w:p>
    <w:p w:rsidR="0082644A" w:rsidRPr="004B1652" w:rsidRDefault="0082644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4B1652">
        <w:rPr>
          <w:rFonts w:ascii="Arial" w:hAnsi="Arial" w:cs="Arial"/>
          <w:sz w:val="24"/>
          <w:szCs w:val="24"/>
        </w:rPr>
        <w:t>Но и здесь разница велика. Обратного отражения нет. В Украине не убивают каждый день журналистов и правозащитников, адвокатов и диссидентов, банкиров и налоговиков. У не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 xml:space="preserve"> нет Чечни, а крымские татары даже помогают в построении демократии, в против</w:t>
      </w:r>
      <w:r w:rsidRPr="004B1652">
        <w:rPr>
          <w:rFonts w:ascii="Arial" w:hAnsi="Arial" w:cs="Arial"/>
          <w:sz w:val="24"/>
          <w:szCs w:val="24"/>
        </w:rPr>
        <w:t>о</w:t>
      </w:r>
      <w:r w:rsidRPr="004B1652">
        <w:rPr>
          <w:rFonts w:ascii="Arial" w:hAnsi="Arial" w:cs="Arial"/>
          <w:sz w:val="24"/>
          <w:szCs w:val="24"/>
        </w:rPr>
        <w:t>стоянии с ряжеными казачками, за которыми Москва. Так что оранжевый дым не рассея</w:t>
      </w:r>
      <w:r w:rsidRPr="004B1652">
        <w:rPr>
          <w:rFonts w:ascii="Arial" w:hAnsi="Arial" w:cs="Arial"/>
          <w:sz w:val="24"/>
          <w:szCs w:val="24"/>
        </w:rPr>
        <w:t>л</w:t>
      </w:r>
      <w:r w:rsidRPr="004B1652">
        <w:rPr>
          <w:rFonts w:ascii="Arial" w:hAnsi="Arial" w:cs="Arial"/>
          <w:sz w:val="24"/>
          <w:szCs w:val="24"/>
        </w:rPr>
        <w:t xml:space="preserve">ся бесследно на ветру. Не выстой тогда Майдан – и сейчас он был бы пуст не потому, что никто не верит ни во что, а по той же причине, что и Красная площадь. Скептики и критики могут сами в этом убедиться и провести натурный эксперимент. Попробуйте выйти на Красную площадь в числе более двух человек с транспарантами и лозунгами. Самыми безобидными. Например, </w:t>
      </w:r>
      <w:r>
        <w:rPr>
          <w:rFonts w:ascii="Arial" w:hAnsi="Arial" w:cs="Arial"/>
          <w:sz w:val="24"/>
          <w:szCs w:val="24"/>
        </w:rPr>
        <w:t>«Д</w:t>
      </w:r>
      <w:r w:rsidRPr="004B1652">
        <w:rPr>
          <w:rFonts w:ascii="Arial" w:hAnsi="Arial" w:cs="Arial"/>
          <w:sz w:val="24"/>
          <w:szCs w:val="24"/>
        </w:rPr>
        <w:t>олой Путина, да здравствует Кирпич</w:t>
      </w:r>
      <w:r>
        <w:rPr>
          <w:rFonts w:ascii="Arial" w:hAnsi="Arial" w:cs="Arial"/>
          <w:sz w:val="24"/>
          <w:szCs w:val="24"/>
        </w:rPr>
        <w:t>ё</w:t>
      </w:r>
      <w:r w:rsidRPr="004B1652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!»..</w:t>
      </w:r>
      <w:r w:rsidRPr="004B1652">
        <w:rPr>
          <w:rFonts w:ascii="Arial" w:hAnsi="Arial" w:cs="Arial"/>
          <w:sz w:val="24"/>
          <w:szCs w:val="24"/>
        </w:rPr>
        <w:t>. Сколько вы там продержитесь? Две минуты, как известная группа в 1968</w:t>
      </w:r>
      <w:r>
        <w:rPr>
          <w:rFonts w:ascii="Arial" w:hAnsi="Arial" w:cs="Arial"/>
          <w:sz w:val="24"/>
          <w:szCs w:val="24"/>
        </w:rPr>
        <w:t>-м</w:t>
      </w:r>
      <w:r w:rsidRPr="004B1652">
        <w:rPr>
          <w:rFonts w:ascii="Arial" w:hAnsi="Arial" w:cs="Arial"/>
          <w:sz w:val="24"/>
          <w:szCs w:val="24"/>
        </w:rPr>
        <w:t>? А на Майдане хоть весь день ходи, никто и внимания не обратит. Это и есть демократия</w:t>
      </w:r>
      <w:r>
        <w:rPr>
          <w:rFonts w:ascii="Arial" w:hAnsi="Arial" w:cs="Arial"/>
          <w:sz w:val="24"/>
          <w:szCs w:val="24"/>
        </w:rPr>
        <w:t>.</w:t>
      </w:r>
    </w:p>
    <w:sectPr w:rsidR="0082644A" w:rsidRPr="004B1652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31E13"/>
    <w:rsid w:val="000B6E4D"/>
    <w:rsid w:val="000D7C08"/>
    <w:rsid w:val="00152008"/>
    <w:rsid w:val="002202B7"/>
    <w:rsid w:val="003570F0"/>
    <w:rsid w:val="003E592D"/>
    <w:rsid w:val="00474A8E"/>
    <w:rsid w:val="004B1652"/>
    <w:rsid w:val="004C3A93"/>
    <w:rsid w:val="004E7757"/>
    <w:rsid w:val="005067A0"/>
    <w:rsid w:val="00593C26"/>
    <w:rsid w:val="00671A95"/>
    <w:rsid w:val="006E5003"/>
    <w:rsid w:val="007A2307"/>
    <w:rsid w:val="008000E7"/>
    <w:rsid w:val="00813D3E"/>
    <w:rsid w:val="0082644A"/>
    <w:rsid w:val="008877E0"/>
    <w:rsid w:val="00924926"/>
    <w:rsid w:val="00981895"/>
    <w:rsid w:val="009A04C6"/>
    <w:rsid w:val="00A15E72"/>
    <w:rsid w:val="00A31A58"/>
    <w:rsid w:val="00A43388"/>
    <w:rsid w:val="00A86F82"/>
    <w:rsid w:val="00B70D02"/>
    <w:rsid w:val="00B722DD"/>
    <w:rsid w:val="00B95C8F"/>
    <w:rsid w:val="00C623FD"/>
    <w:rsid w:val="00D02A10"/>
    <w:rsid w:val="00D3309B"/>
    <w:rsid w:val="00E45BD0"/>
    <w:rsid w:val="00E65590"/>
    <w:rsid w:val="00E749DB"/>
    <w:rsid w:val="00E81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6E5003"/>
    <w:pPr>
      <w:keepNext/>
      <w:spacing w:after="0" w:line="264" w:lineRule="auto"/>
      <w:ind w:firstLine="454"/>
      <w:jc w:val="both"/>
      <w:outlineLvl w:val="2"/>
    </w:pPr>
    <w:rPr>
      <w:rFonts w:ascii="Arial" w:hAnsi="Arial" w:cs="Arial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E5003"/>
    <w:pPr>
      <w:keepNext/>
      <w:spacing w:after="0" w:line="264" w:lineRule="auto"/>
      <w:ind w:firstLine="454"/>
      <w:jc w:val="both"/>
      <w:outlineLvl w:val="3"/>
    </w:pPr>
    <w:rPr>
      <w:rFonts w:ascii="Arial" w:hAnsi="Arial" w:cs="Arial"/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D7C08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D7C08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D7C08"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E65590"/>
    <w:pPr>
      <w:spacing w:after="0" w:line="264" w:lineRule="auto"/>
      <w:ind w:firstLine="454"/>
      <w:jc w:val="both"/>
    </w:pPr>
    <w:rPr>
      <w:rFonts w:ascii="Arial" w:hAnsi="Arial" w:cs="Arial"/>
      <w:i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E5003"/>
    <w:pPr>
      <w:spacing w:after="0" w:line="264" w:lineRule="auto"/>
      <w:ind w:firstLine="454"/>
      <w:jc w:val="both"/>
    </w:pPr>
    <w:rPr>
      <w:rFonts w:ascii="Arial" w:hAnsi="Arial" w:cs="Arial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4</Pages>
  <Words>2231</Words>
  <Characters>12722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4</cp:revision>
  <dcterms:created xsi:type="dcterms:W3CDTF">2015-10-13T12:56:00Z</dcterms:created>
  <dcterms:modified xsi:type="dcterms:W3CDTF">2015-10-13T13:35:00Z</dcterms:modified>
</cp:coreProperties>
</file>