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CF7" w:rsidRPr="004C503D" w:rsidRDefault="006A5CF7" w:rsidP="00A44BD8">
      <w:pPr>
        <w:spacing w:after="0" w:line="288" w:lineRule="auto"/>
        <w:ind w:firstLine="454"/>
        <w:jc w:val="center"/>
        <w:rPr>
          <w:rFonts w:ascii="Arial" w:hAnsi="Arial" w:cs="Arial"/>
          <w:b/>
          <w:color w:val="FF0000"/>
          <w:sz w:val="48"/>
          <w:szCs w:val="48"/>
        </w:rPr>
      </w:pPr>
      <w:r w:rsidRPr="004C503D">
        <w:rPr>
          <w:rFonts w:ascii="Arial" w:hAnsi="Arial" w:cs="Arial"/>
          <w:b/>
          <w:color w:val="FF0000"/>
          <w:sz w:val="48"/>
          <w:szCs w:val="48"/>
        </w:rPr>
        <w:t>Ку-Клукс-Клан</w:t>
      </w:r>
    </w:p>
    <w:p w:rsidR="006A5CF7" w:rsidRPr="004C503D" w:rsidRDefault="006A5CF7" w:rsidP="00A44BD8">
      <w:pPr>
        <w:spacing w:after="0" w:line="288" w:lineRule="auto"/>
        <w:ind w:firstLine="454"/>
        <w:jc w:val="center"/>
        <w:rPr>
          <w:rFonts w:ascii="Arial" w:hAnsi="Arial" w:cs="Arial"/>
          <w:bCs/>
          <w:i/>
          <w:sz w:val="16"/>
          <w:szCs w:val="16"/>
        </w:rPr>
      </w:pPr>
      <w:r w:rsidRPr="004C503D">
        <w:rPr>
          <w:rFonts w:ascii="Arial" w:hAnsi="Arial" w:cs="Arial"/>
          <w:sz w:val="16"/>
          <w:szCs w:val="16"/>
        </w:rPr>
        <w:t>Из книги «Фрикономика» (Левитт С.Д., Дабнер С.Дж., 2007)</w:t>
      </w:r>
    </w:p>
    <w:p w:rsidR="006A5CF7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Ку-клукс-клан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долгую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неординарную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историю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взлетов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дений.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основан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сразу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окончании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Гражданской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войны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шестью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бывшими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</w:t>
      </w:r>
      <w:r w:rsidRPr="00A44BD8">
        <w:rPr>
          <w:rFonts w:ascii="Arial" w:hAnsi="Arial" w:cs="Arial"/>
          <w:sz w:val="24"/>
          <w:szCs w:val="24"/>
        </w:rPr>
        <w:t>л</w:t>
      </w:r>
      <w:r w:rsidRPr="00A44BD8">
        <w:rPr>
          <w:rFonts w:ascii="Arial" w:hAnsi="Arial" w:cs="Arial"/>
          <w:sz w:val="24"/>
          <w:szCs w:val="24"/>
        </w:rPr>
        <w:t>датами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Конф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дерации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городе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Пуласки,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Теннеси.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шестеро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молодых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людей,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четверо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многообещающими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юристами,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считали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кружком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единомышленников.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Именно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поэтому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выбрали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“куклукс”,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слегка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поминающее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греческое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слово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“ку</w:t>
      </w:r>
      <w:r w:rsidRPr="00A44BD8">
        <w:rPr>
          <w:rFonts w:ascii="Arial" w:hAnsi="Arial" w:cs="Arial"/>
          <w:sz w:val="24"/>
          <w:szCs w:val="24"/>
        </w:rPr>
        <w:t>к</w:t>
      </w:r>
      <w:r w:rsidRPr="00A44BD8">
        <w:rPr>
          <w:rFonts w:ascii="Arial" w:hAnsi="Arial" w:cs="Arial"/>
          <w:sz w:val="24"/>
          <w:szCs w:val="24"/>
        </w:rPr>
        <w:t>лос”,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значит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“круг”.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Слово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“клан”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добавилось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потому,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потомками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шотландцев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ирландцев.</w:t>
      </w:r>
      <w:r>
        <w:rPr>
          <w:rFonts w:ascii="Arial" w:hAnsi="Arial" w:cs="Arial"/>
          <w:sz w:val="24"/>
          <w:szCs w:val="24"/>
        </w:rPr>
        <w:t xml:space="preserve"> 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Говорят,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начале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тельность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заключалась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безобидных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ночных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выходках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скачках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лошадях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сельской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местности,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одетыми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простыни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колпаки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волочек.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Однако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вскоре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</w:t>
      </w:r>
      <w:r w:rsidRPr="00A44BD8">
        <w:rPr>
          <w:rFonts w:ascii="Arial" w:hAnsi="Arial" w:cs="Arial"/>
          <w:sz w:val="24"/>
          <w:szCs w:val="24"/>
        </w:rPr>
        <w:t>с</w:t>
      </w:r>
      <w:r w:rsidRPr="00A44BD8">
        <w:rPr>
          <w:rFonts w:ascii="Arial" w:hAnsi="Arial" w:cs="Arial"/>
          <w:sz w:val="24"/>
          <w:szCs w:val="24"/>
        </w:rPr>
        <w:t>ширился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масштабов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террористической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объединяющей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людей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южных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штатах.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основном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призывали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запугивать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убивать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освобожденных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цветных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рабов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удовольствием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Среди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реги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нальных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лидеров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бывших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генералов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Конфедерации.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пламенных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сторонников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включала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плантаторов,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Реконструкции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(1867</w:t>
      </w:r>
      <w:r>
        <w:rPr>
          <w:rFonts w:ascii="Arial" w:hAnsi="Arial" w:cs="Arial"/>
          <w:sz w:val="24"/>
          <w:szCs w:val="24"/>
        </w:rPr>
        <w:t>–</w:t>
      </w:r>
      <w:r w:rsidRPr="00A44BD8">
        <w:rPr>
          <w:rFonts w:ascii="Arial" w:hAnsi="Arial" w:cs="Arial"/>
          <w:sz w:val="24"/>
          <w:szCs w:val="24"/>
        </w:rPr>
        <w:t>1877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гг.)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экономическим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политическим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</w:t>
      </w:r>
      <w:r w:rsidRPr="00A44BD8">
        <w:rPr>
          <w:rFonts w:ascii="Arial" w:hAnsi="Arial" w:cs="Arial"/>
          <w:sz w:val="24"/>
          <w:szCs w:val="24"/>
        </w:rPr>
        <w:t>ш</w:t>
      </w:r>
      <w:r w:rsidRPr="00A44BD8">
        <w:rPr>
          <w:rFonts w:ascii="Arial" w:hAnsi="Arial" w:cs="Arial"/>
          <w:sz w:val="24"/>
          <w:szCs w:val="24"/>
        </w:rPr>
        <w:t>маром.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1872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президент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Улисс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Грант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провозгласил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Палатой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представит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истинные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цели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Ку-клукс-клана:</w:t>
      </w:r>
      <w:r>
        <w:rPr>
          <w:rFonts w:ascii="Arial" w:hAnsi="Arial" w:cs="Arial"/>
          <w:sz w:val="24"/>
          <w:szCs w:val="24"/>
        </w:rPr>
        <w:t xml:space="preserve"> «</w:t>
      </w:r>
      <w:r w:rsidRPr="00A44BD8">
        <w:rPr>
          <w:rFonts w:ascii="Arial" w:hAnsi="Arial" w:cs="Arial"/>
          <w:sz w:val="24"/>
          <w:szCs w:val="24"/>
        </w:rPr>
        <w:t>Силой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террором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противостоять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любым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политич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ским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действиям,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отвечающим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взглядам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Лишить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цветных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граждан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носить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оружие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голоса.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претить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школы,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учились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обратить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цветных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состояние,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близкое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рабс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ву</w:t>
      </w:r>
      <w:r>
        <w:rPr>
          <w:rFonts w:ascii="Arial" w:hAnsi="Arial" w:cs="Arial"/>
          <w:sz w:val="24"/>
          <w:szCs w:val="24"/>
        </w:rPr>
        <w:t>»</w:t>
      </w:r>
      <w:r w:rsidRPr="00A44BD8">
        <w:rPr>
          <w:rFonts w:ascii="Arial" w:hAnsi="Arial" w:cs="Arial"/>
          <w:sz w:val="24"/>
          <w:szCs w:val="24"/>
        </w:rPr>
        <w:t>.</w:t>
      </w:r>
    </w:p>
    <w:p w:rsidR="006A5CF7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Первые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представители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использовали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брошюры,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линчевания,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стрельбу,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подж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ги,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кастрацию,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побои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тысячи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других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форм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устрашения.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преследовали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бывших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бов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лых,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поддерживали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голосовать,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владеть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землей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получать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образование.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истечении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примерно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десяти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прекратил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тельность,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основном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причине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юр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дического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военного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вмешательства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Вашингтона.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хотя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потерпела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поражение,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часть</w:t>
      </w:r>
      <w:r>
        <w:rPr>
          <w:rFonts w:ascii="Arial" w:hAnsi="Arial" w:cs="Arial"/>
          <w:sz w:val="24"/>
          <w:szCs w:val="24"/>
        </w:rPr>
        <w:t xml:space="preserve"> её </w:t>
      </w:r>
      <w:r w:rsidRPr="00A44BD8">
        <w:rPr>
          <w:rFonts w:ascii="Arial" w:hAnsi="Arial" w:cs="Arial"/>
          <w:sz w:val="24"/>
          <w:szCs w:val="24"/>
        </w:rPr>
        <w:t>ц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достигнута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принятием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Законов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Джима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Кроу.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(Законы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Джима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Кроу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неофициальное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законов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сегрегации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штатах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1890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1964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годы.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Приняты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ответ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федерального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правительства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обе</w:t>
      </w:r>
      <w:r w:rsidRPr="00A44BD8">
        <w:rPr>
          <w:rFonts w:ascii="Arial" w:hAnsi="Arial" w:cs="Arial"/>
          <w:sz w:val="24"/>
          <w:szCs w:val="24"/>
        </w:rPr>
        <w:t>с</w:t>
      </w:r>
      <w:r w:rsidRPr="00A44BD8">
        <w:rPr>
          <w:rFonts w:ascii="Arial" w:hAnsi="Arial" w:cs="Arial"/>
          <w:sz w:val="24"/>
          <w:szCs w:val="24"/>
        </w:rPr>
        <w:t>печению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населения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персонажа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комиксов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ого</w:t>
      </w:r>
      <w:r w:rsidRPr="00A44BD8">
        <w:rPr>
          <w:rFonts w:ascii="Arial" w:hAnsi="Arial" w:cs="Arial"/>
          <w:sz w:val="24"/>
          <w:szCs w:val="24"/>
        </w:rPr>
        <w:t>л</w:t>
      </w:r>
      <w:r w:rsidRPr="00A44BD8">
        <w:rPr>
          <w:rFonts w:ascii="Arial" w:hAnsi="Arial" w:cs="Arial"/>
          <w:sz w:val="24"/>
          <w:szCs w:val="24"/>
        </w:rPr>
        <w:t>телого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расиста.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i/>
          <w:iCs/>
          <w:sz w:val="24"/>
          <w:szCs w:val="24"/>
        </w:rPr>
        <w:t>Примеч.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ред.</w:t>
      </w:r>
      <w:r w:rsidRPr="00A44BD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Конгресс,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Реконструкции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быстро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уз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конил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правовые,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социальные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экономические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свободы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чернокожих,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точно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быстро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менил.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Федеральное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правительство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согласилось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звать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оккупационные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войска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территории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Юга,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позволив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полностью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восстановить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белых.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затем,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рассмо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рев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Плесси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против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Фергюсона</w:t>
      </w:r>
      <w:r w:rsidRPr="00A44B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Верховный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открыл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дорогу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полномасшта</w:t>
      </w:r>
      <w:r w:rsidRPr="00A44BD8">
        <w:rPr>
          <w:rFonts w:ascii="Arial" w:hAnsi="Arial" w:cs="Arial"/>
          <w:sz w:val="24"/>
          <w:szCs w:val="24"/>
        </w:rPr>
        <w:t>б</w:t>
      </w:r>
      <w:r w:rsidRPr="00A44BD8">
        <w:rPr>
          <w:rFonts w:ascii="Arial" w:hAnsi="Arial" w:cs="Arial"/>
          <w:sz w:val="24"/>
          <w:szCs w:val="24"/>
        </w:rPr>
        <w:t>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сегрегации.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(Несмотря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рабство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отменено,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</w:t>
      </w:r>
      <w:r w:rsidRPr="00A44BD8">
        <w:rPr>
          <w:rFonts w:ascii="Arial" w:hAnsi="Arial" w:cs="Arial"/>
          <w:sz w:val="24"/>
          <w:szCs w:val="24"/>
        </w:rPr>
        <w:t>ж</w:t>
      </w:r>
      <w:r w:rsidRPr="00A44BD8">
        <w:rPr>
          <w:rFonts w:ascii="Arial" w:hAnsi="Arial" w:cs="Arial"/>
          <w:sz w:val="24"/>
          <w:szCs w:val="24"/>
        </w:rPr>
        <w:t>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проводили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политику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сегрегации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афроамериканцы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ва,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остальные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граждане,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отдельно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белых.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предназначались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дельные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рестораны,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больницы,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секции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автобусов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т.д.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Гомер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Плесси,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7/8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1/8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черный,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1892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“белый”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вагон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поезда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Луизиана.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местным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законам,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считался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чернокожим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арестовали.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Плесси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обратился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с</w:t>
      </w:r>
      <w:r w:rsidRPr="00A44BD8">
        <w:rPr>
          <w:rFonts w:ascii="Arial" w:hAnsi="Arial" w:cs="Arial"/>
          <w:sz w:val="24"/>
          <w:szCs w:val="24"/>
        </w:rPr>
        <w:t>ком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считая,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Луизианы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нарушают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Конституцию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гарантирующую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равенс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законом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граждан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независимо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цвета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кожи.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Вопрос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дошел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ховного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принял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решение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пользу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властей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подтвердил,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подобная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нарушает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концепцию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равенства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законом.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Расовая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сегрег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ция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просущес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вовала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еще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шесть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десятилетий.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i/>
          <w:iCs/>
          <w:sz w:val="24"/>
          <w:szCs w:val="24"/>
        </w:rPr>
        <w:t>Примеч.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ред.</w:t>
      </w:r>
      <w:r w:rsidRPr="00A44BD8">
        <w:rPr>
          <w:rFonts w:ascii="Arial" w:hAnsi="Arial" w:cs="Arial"/>
          <w:sz w:val="24"/>
          <w:szCs w:val="24"/>
        </w:rPr>
        <w:t>)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Ку-клукс-клан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практически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бездействовал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1915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экраны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вышел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фильм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Гриффита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Рождение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нации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</w:t>
      </w:r>
      <w:r w:rsidRPr="00A44BD8">
        <w:rPr>
          <w:rFonts w:ascii="Arial" w:hAnsi="Arial" w:cs="Arial"/>
          <w:i/>
          <w:iCs/>
          <w:sz w:val="24"/>
          <w:szCs w:val="24"/>
        </w:rPr>
        <w:t>The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Birth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of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a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Nation</w:t>
      </w:r>
      <w:r w:rsidRPr="00A44BD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рабочее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Человек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</w:t>
      </w:r>
      <w:r w:rsidRPr="00A44BD8">
        <w:rPr>
          <w:rFonts w:ascii="Arial" w:hAnsi="Arial" w:cs="Arial"/>
          <w:i/>
          <w:iCs/>
          <w:sz w:val="24"/>
          <w:szCs w:val="24"/>
        </w:rPr>
        <w:t>The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Clansman</w:t>
      </w:r>
      <w:r w:rsidRPr="00A44BD8">
        <w:rPr>
          <w:rFonts w:ascii="Arial" w:hAnsi="Arial" w:cs="Arial"/>
          <w:sz w:val="24"/>
          <w:szCs w:val="24"/>
        </w:rPr>
        <w:t>).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Гриффит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представил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борцами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цивилизацию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ковую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благородных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движений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американской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истории.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фильме,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стности,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цитировались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строки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Истории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американского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народа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</w:t>
      </w:r>
      <w:r w:rsidRPr="00A44BD8">
        <w:rPr>
          <w:rFonts w:ascii="Arial" w:hAnsi="Arial" w:cs="Arial"/>
          <w:i/>
          <w:iCs/>
          <w:sz w:val="24"/>
          <w:szCs w:val="24"/>
        </w:rPr>
        <w:t>A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History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of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the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American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People</w:t>
      </w:r>
      <w:r w:rsidRPr="00A44BD8">
        <w:rPr>
          <w:rFonts w:ascii="Arial" w:hAnsi="Arial" w:cs="Arial"/>
          <w:sz w:val="24"/>
          <w:szCs w:val="24"/>
        </w:rPr>
        <w:t>):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“Наконец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ростки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ликий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истинная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империя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Юга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защиты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Южной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страны”.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Автором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книги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президент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Вудро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Вильсон,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бывший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научный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сотрудник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президент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Принстонского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университета.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1920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возрожденный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заявил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восьми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миллионах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включая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През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дента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Уоррена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Хардинга,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якобы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поклялся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верности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Зеленом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дома.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времени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ограничивался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Югом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распр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странил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вли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страну.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объявил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войну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цветным,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католикам,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евреям,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коммунистам,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профсоюзов,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иммигрантам,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агитаторам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чим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возмутителям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спокойствия.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1933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приходом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Германии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Гитлера,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известный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киноактер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юморист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Уилл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Роджерс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первым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провел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параллели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между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угрозой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Европе.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гов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рят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Гитлер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пытается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копировать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Муссолини,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писал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он.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Мне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кажется,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копирует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Ку-клукс-клан”.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Начало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мировой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войны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ряд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внутренних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скандалов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снова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ослабили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позиции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Общественное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повернулось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союза,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столь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сложное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разыгрывает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карту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сепаратизма.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прошло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пяти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лет,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вновь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наметились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признаки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массового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возрождения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военная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рячка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сменилась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послевоенной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неуверенностью,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рекой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потекли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члены.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через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месяца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победы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Японией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сожгли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стометровый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крест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верш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окрестностях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Атланты,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изображен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легендарный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Роберт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Позднее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сказал,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целью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экстравагантного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сожжения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“пр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сто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показать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ниггерам,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война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окончена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вернулся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рынок”.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дня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Атланта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главной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резиденцией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наладили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тесный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контакт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ведущими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политиками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Джорджии,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отделения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приняли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ряды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полицейских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заместителей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шерифов.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тайным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изобилующим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лями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прочими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шпионскими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уловками,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реальная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секретом.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наводил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общественность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огромный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страх,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подкрепляемый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гократными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подтверждениями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сотрудничества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правоохранител</w:t>
      </w:r>
      <w:r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ми.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Атланта</w:t>
      </w:r>
      <w:r>
        <w:rPr>
          <w:rFonts w:ascii="Arial" w:hAnsi="Arial" w:cs="Arial"/>
          <w:sz w:val="24"/>
          <w:szCs w:val="24"/>
        </w:rPr>
        <w:t xml:space="preserve"> – «</w:t>
      </w:r>
      <w:r w:rsidRPr="00A44BD8">
        <w:rPr>
          <w:rFonts w:ascii="Arial" w:hAnsi="Arial" w:cs="Arial"/>
          <w:sz w:val="24"/>
          <w:szCs w:val="24"/>
        </w:rPr>
        <w:t>столица</w:t>
      </w:r>
      <w:r>
        <w:rPr>
          <w:rFonts w:ascii="Arial" w:hAnsi="Arial" w:cs="Arial"/>
          <w:sz w:val="24"/>
          <w:szCs w:val="24"/>
        </w:rPr>
        <w:t xml:space="preserve">» </w:t>
      </w:r>
      <w:r w:rsidRPr="00A44BD8">
        <w:rPr>
          <w:rFonts w:ascii="Arial" w:hAnsi="Arial" w:cs="Arial"/>
          <w:sz w:val="24"/>
          <w:szCs w:val="24"/>
        </w:rPr>
        <w:t>невидимой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империи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ККК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домом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Стетсона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неди,</w:t>
      </w:r>
      <w:r>
        <w:rPr>
          <w:rFonts w:ascii="Arial" w:hAnsi="Arial" w:cs="Arial"/>
          <w:sz w:val="24"/>
          <w:szCs w:val="24"/>
        </w:rPr>
        <w:t xml:space="preserve"> 30-</w:t>
      </w:r>
      <w:r w:rsidRPr="00A44BD8">
        <w:rPr>
          <w:rFonts w:ascii="Arial" w:hAnsi="Arial" w:cs="Arial"/>
          <w:sz w:val="24"/>
          <w:szCs w:val="24"/>
        </w:rPr>
        <w:t>летнего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мужчины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генами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противоположными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взглядами.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происходил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известной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Юге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семьи,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человека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поставили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писи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Декларацией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Независимости.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офицер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армии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Конфедерации,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</w:t>
      </w:r>
      <w:r w:rsidRPr="00A44BD8">
        <w:rPr>
          <w:rFonts w:ascii="Arial" w:hAnsi="Arial" w:cs="Arial"/>
          <w:sz w:val="24"/>
          <w:szCs w:val="24"/>
        </w:rPr>
        <w:t>у</w:t>
      </w:r>
      <w:r w:rsidRPr="00A44BD8">
        <w:rPr>
          <w:rFonts w:ascii="Arial" w:hAnsi="Arial" w:cs="Arial"/>
          <w:sz w:val="24"/>
          <w:szCs w:val="24"/>
        </w:rPr>
        <w:t>гим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Джон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Стетсон,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основатель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знаменитой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шляпной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компании</w:t>
      </w:r>
      <w:r>
        <w:rPr>
          <w:rFonts w:ascii="Arial" w:hAnsi="Arial" w:cs="Arial"/>
          <w:sz w:val="24"/>
          <w:szCs w:val="24"/>
        </w:rPr>
        <w:t>…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Стетсон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14-комнатном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доме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Джексонвилле,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штат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Флорида,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родственников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младшим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пяти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детей.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дядя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Брейди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акти</w:t>
      </w:r>
      <w:r w:rsidRPr="00A44BD8">
        <w:rPr>
          <w:rFonts w:ascii="Arial" w:hAnsi="Arial" w:cs="Arial"/>
          <w:sz w:val="24"/>
          <w:szCs w:val="24"/>
        </w:rPr>
        <w:t>в</w:t>
      </w:r>
      <w:r w:rsidRPr="00A44BD8">
        <w:rPr>
          <w:rFonts w:ascii="Arial" w:hAnsi="Arial" w:cs="Arial"/>
          <w:sz w:val="24"/>
          <w:szCs w:val="24"/>
        </w:rPr>
        <w:t>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впервые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столкнулся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весьма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чальных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обстоятельствах.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</w:t>
      </w:r>
      <w:r w:rsidRPr="00A44BD8">
        <w:rPr>
          <w:rFonts w:ascii="Arial" w:hAnsi="Arial" w:cs="Arial"/>
          <w:sz w:val="24"/>
          <w:szCs w:val="24"/>
        </w:rPr>
        <w:t>у</w:t>
      </w:r>
      <w:r w:rsidRPr="00A44BD8">
        <w:rPr>
          <w:rFonts w:ascii="Arial" w:hAnsi="Arial" w:cs="Arial"/>
          <w:sz w:val="24"/>
          <w:szCs w:val="24"/>
        </w:rPr>
        <w:t>чилось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день,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служанка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Фло,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детстве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проводил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времени,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привязана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дереву,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избита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изнасилована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</w:t>
      </w:r>
      <w:r w:rsidRPr="00A44BD8">
        <w:rPr>
          <w:rFonts w:ascii="Arial" w:hAnsi="Arial" w:cs="Arial"/>
          <w:sz w:val="24"/>
          <w:szCs w:val="24"/>
        </w:rPr>
        <w:t>п</w:t>
      </w:r>
      <w:r w:rsidRPr="00A44BD8">
        <w:rPr>
          <w:rFonts w:ascii="Arial" w:hAnsi="Arial" w:cs="Arial"/>
          <w:sz w:val="24"/>
          <w:szCs w:val="24"/>
        </w:rPr>
        <w:t>пой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ку-клукс-клановцев.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Вся</w:t>
      </w:r>
      <w:r>
        <w:rPr>
          <w:rFonts w:ascii="Arial" w:hAnsi="Arial" w:cs="Arial"/>
          <w:sz w:val="24"/>
          <w:szCs w:val="24"/>
        </w:rPr>
        <w:t xml:space="preserve"> её </w:t>
      </w:r>
      <w:r w:rsidRPr="00A44BD8">
        <w:rPr>
          <w:rFonts w:ascii="Arial" w:hAnsi="Arial" w:cs="Arial"/>
          <w:sz w:val="24"/>
          <w:szCs w:val="24"/>
        </w:rPr>
        <w:t>вина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заключалась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будучи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цветной,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осмелилась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возразить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водителю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троллейбуса,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рый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недодал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сдачу.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Поскольку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участвовать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мировой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войне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проблемы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спиной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чувствовал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обязанным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защищать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дома.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Главными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её </w:t>
      </w:r>
      <w:r w:rsidRPr="00A44BD8">
        <w:rPr>
          <w:rFonts w:ascii="Arial" w:hAnsi="Arial" w:cs="Arial"/>
          <w:sz w:val="24"/>
          <w:szCs w:val="24"/>
        </w:rPr>
        <w:t>врагами,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глубокому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убеждению,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фанатизм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ханжество.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называл,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“свободным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диссидентом”,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автором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антифанатических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статей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книг.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завязал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тесную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дружбу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Вуди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Гутри,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Ричардом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</w:t>
      </w:r>
      <w:r w:rsidRPr="00A44BD8">
        <w:rPr>
          <w:rFonts w:ascii="Arial" w:hAnsi="Arial" w:cs="Arial"/>
          <w:sz w:val="24"/>
          <w:szCs w:val="24"/>
        </w:rPr>
        <w:t>й</w:t>
      </w:r>
      <w:r w:rsidRPr="00A44BD8">
        <w:rPr>
          <w:rFonts w:ascii="Arial" w:hAnsi="Arial" w:cs="Arial"/>
          <w:sz w:val="24"/>
          <w:szCs w:val="24"/>
        </w:rPr>
        <w:t>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другими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прогрессивными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деятелями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времени.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Жан-Поль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Сартр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издал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работ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Франции.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Нельзя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сказать,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подобная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позиция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легко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доставляла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удовольс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вие.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природы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простым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парнем,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гораздо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нравилось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удить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рыбу,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 w:rsidRPr="00A44BD8">
        <w:rPr>
          <w:rFonts w:ascii="Arial" w:hAnsi="Arial" w:cs="Arial"/>
          <w:sz w:val="24"/>
          <w:szCs w:val="24"/>
        </w:rPr>
        <w:t>ы</w:t>
      </w:r>
      <w:r w:rsidRPr="00A44BD8">
        <w:rPr>
          <w:rFonts w:ascii="Arial" w:hAnsi="Arial" w:cs="Arial"/>
          <w:sz w:val="24"/>
          <w:szCs w:val="24"/>
        </w:rPr>
        <w:t>ступать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прессе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знакомых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родственников.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конца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отдался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тому,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считал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первоочередным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долгом.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образом,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единс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венным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неевреем,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вошедшим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Антиклеветническую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лигу,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пытавшуюся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преодолеть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фанатизм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послевоенные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годы.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принадлежит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выраж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“хмурая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сила”,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основа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кампании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Лиги,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призывала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людей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недовольно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хм</w:t>
      </w:r>
      <w:r w:rsidRPr="00A44BD8">
        <w:rPr>
          <w:rFonts w:ascii="Arial" w:hAnsi="Arial" w:cs="Arial"/>
          <w:sz w:val="24"/>
          <w:szCs w:val="24"/>
        </w:rPr>
        <w:t>у</w:t>
      </w:r>
      <w:r w:rsidRPr="00A44BD8">
        <w:rPr>
          <w:rFonts w:ascii="Arial" w:hAnsi="Arial" w:cs="Arial"/>
          <w:sz w:val="24"/>
          <w:szCs w:val="24"/>
        </w:rPr>
        <w:t>риться,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услышав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речи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фанатиков.)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единственным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корреспондентом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Pittsburgh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Courier</w:t>
      </w:r>
      <w:r w:rsidRPr="00A44B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крупнейшей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газеты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афроамериканцев.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(Там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именем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Меншна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чернокожего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народного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героя,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легенде,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уклоняться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пуль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шерифа,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колонку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борьбе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Юге.)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Статьи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отвращения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узколобости,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невежеству,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обструкциони</w:t>
      </w:r>
      <w:r w:rsidRPr="00A44BD8">
        <w:rPr>
          <w:rFonts w:ascii="Arial" w:hAnsi="Arial" w:cs="Arial"/>
          <w:sz w:val="24"/>
          <w:szCs w:val="24"/>
        </w:rPr>
        <w:t>з</w:t>
      </w:r>
      <w:r w:rsidRPr="00A44BD8">
        <w:rPr>
          <w:rFonts w:ascii="Arial" w:hAnsi="Arial" w:cs="Arial"/>
          <w:sz w:val="24"/>
          <w:szCs w:val="24"/>
        </w:rPr>
        <w:t>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запугиваниям,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взгляд,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гордился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считал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бандой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террористов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службе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истеблишмента.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видел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способов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избавиться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проблемы,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целый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ряд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чин.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Прежде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тесно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связан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различными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политиками,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бизнесмен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правоохранителями.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Общественность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донельзя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запугана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чувствовала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бессильной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противостоять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действиям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несколько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групп,</w:t>
      </w:r>
      <w:r>
        <w:rPr>
          <w:rFonts w:ascii="Arial" w:hAnsi="Arial" w:cs="Arial"/>
          <w:sz w:val="24"/>
          <w:szCs w:val="24"/>
        </w:rPr>
        <w:t xml:space="preserve"> что </w:t>
      </w:r>
      <w:r w:rsidRPr="00A44BD8">
        <w:rPr>
          <w:rFonts w:ascii="Arial" w:hAnsi="Arial" w:cs="Arial"/>
          <w:sz w:val="24"/>
          <w:szCs w:val="24"/>
        </w:rPr>
        <w:t>выступали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ненависти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террора,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достаточного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влияния,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точной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инфо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мации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противнике.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позднее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писал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особенно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огорчал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момент,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занный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Кланом:</w:t>
      </w:r>
      <w:r>
        <w:rPr>
          <w:rFonts w:ascii="Arial" w:hAnsi="Arial" w:cs="Arial"/>
          <w:sz w:val="24"/>
          <w:szCs w:val="24"/>
        </w:rPr>
        <w:t xml:space="preserve"> «</w:t>
      </w:r>
      <w:r w:rsidRPr="00A44BD8">
        <w:rPr>
          <w:rFonts w:ascii="Arial" w:hAnsi="Arial" w:cs="Arial"/>
          <w:sz w:val="24"/>
          <w:szCs w:val="24"/>
        </w:rPr>
        <w:t>Почти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статьи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ККК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обзорными,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разоблача</w:t>
      </w:r>
      <w:r w:rsidRPr="00A44BD8">
        <w:rPr>
          <w:rFonts w:ascii="Arial" w:hAnsi="Arial" w:cs="Arial"/>
          <w:sz w:val="24"/>
          <w:szCs w:val="24"/>
        </w:rPr>
        <w:t>ю</w:t>
      </w:r>
      <w:r w:rsidRPr="00A44BD8">
        <w:rPr>
          <w:rFonts w:ascii="Arial" w:hAnsi="Arial" w:cs="Arial"/>
          <w:sz w:val="24"/>
          <w:szCs w:val="24"/>
        </w:rPr>
        <w:t>щими.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авторы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против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,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крайне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реальных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фактов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</w:t>
      </w:r>
      <w:r>
        <w:rPr>
          <w:rFonts w:ascii="Arial" w:hAnsi="Arial" w:cs="Arial"/>
          <w:sz w:val="24"/>
          <w:szCs w:val="24"/>
        </w:rPr>
        <w:t>ё</w:t>
      </w:r>
      <w:r w:rsidRPr="00A44BD8">
        <w:rPr>
          <w:rFonts w:ascii="Arial" w:hAnsi="Arial" w:cs="Arial"/>
          <w:sz w:val="24"/>
          <w:szCs w:val="24"/>
        </w:rPr>
        <w:t>м</w:t>
      </w:r>
      <w:r>
        <w:rPr>
          <w:rFonts w:ascii="Arial" w:hAnsi="Arial" w:cs="Arial"/>
          <w:sz w:val="24"/>
          <w:szCs w:val="24"/>
        </w:rPr>
        <w:t>»</w:t>
      </w:r>
      <w:r w:rsidRPr="00A44BD8">
        <w:rPr>
          <w:rFonts w:ascii="Arial" w:hAnsi="Arial" w:cs="Arial"/>
          <w:sz w:val="24"/>
          <w:szCs w:val="24"/>
        </w:rPr>
        <w:t>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Поэтому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решил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полагалось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пламенному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бесстрашному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борцу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нати</w:t>
      </w:r>
      <w:r w:rsidRPr="00A44BD8">
        <w:rPr>
          <w:rFonts w:ascii="Arial" w:hAnsi="Arial" w:cs="Arial"/>
          <w:sz w:val="24"/>
          <w:szCs w:val="24"/>
        </w:rPr>
        <w:t>з</w:t>
      </w:r>
      <w:r w:rsidRPr="00A44BD8">
        <w:rPr>
          <w:rFonts w:ascii="Arial" w:hAnsi="Arial" w:cs="Arial"/>
          <w:sz w:val="24"/>
          <w:szCs w:val="24"/>
        </w:rPr>
        <w:t>мом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пойти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риск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прикрытием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вступить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Ку-клукс-клана.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Итак,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начал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часто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появляться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заведениях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Атланты,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“посетители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которых,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писал,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несли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пугающую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жестокую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печать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Клана”.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дней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баре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сел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человек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Слим,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назвавшийся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водителем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такси.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нужно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хороший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клуксинг,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сказал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он.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единственный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способ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держать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нигг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ров,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евреев,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итал</w:t>
      </w:r>
      <w:r w:rsidRPr="00A44BD8">
        <w:rPr>
          <w:rFonts w:ascii="Arial" w:hAnsi="Arial" w:cs="Arial"/>
          <w:sz w:val="24"/>
          <w:szCs w:val="24"/>
        </w:rPr>
        <w:t>ь</w:t>
      </w:r>
      <w:r w:rsidRPr="00A44BD8">
        <w:rPr>
          <w:rFonts w:ascii="Arial" w:hAnsi="Arial" w:cs="Arial"/>
          <w:sz w:val="24"/>
          <w:szCs w:val="24"/>
        </w:rPr>
        <w:t>яшек,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латиносов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красных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где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место!”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выбрал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миссии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псевдоним,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представился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Джоном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Перки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сом.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сказал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Слиму,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особенно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солгав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дядя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Брейди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Перкинс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Флориды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ним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предводителей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Великим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Титаном.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ведь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давно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умерли,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разве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так?”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спросил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подтолкнуло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Слима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достать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кармана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листовку: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“Здесь,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вчера,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сегодня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навс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гда!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правит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бал!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Боже,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пошли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настоящих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мужчин!”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сказал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“Пе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кинсу”,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крупно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повезло,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именно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идет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Размер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вступительного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взноса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десять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долларов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обычный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торговый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призыв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“Ненавидите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нигг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ров?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Ненавидите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евреев?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вас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десять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долларов?”)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снижен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восьми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долларов.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Кроме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нужно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будет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уплатить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еще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десять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долларов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плату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пятнадцать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долларов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робу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колпаком.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зацепился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различные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выплаты,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вид,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просто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угов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рить,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тем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согласился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присоединиться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Вскоре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клятву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ночной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ма</w:t>
      </w:r>
      <w:r w:rsidRPr="00A44BD8">
        <w:rPr>
          <w:rFonts w:ascii="Arial" w:hAnsi="Arial" w:cs="Arial"/>
          <w:sz w:val="24"/>
          <w:szCs w:val="24"/>
        </w:rPr>
        <w:t>с</w:t>
      </w:r>
      <w:r w:rsidRPr="00A44BD8">
        <w:rPr>
          <w:rFonts w:ascii="Arial" w:hAnsi="Arial" w:cs="Arial"/>
          <w:sz w:val="24"/>
          <w:szCs w:val="24"/>
        </w:rPr>
        <w:t>совой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церемонии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посвящения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вершине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Скалистых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гор.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начал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посещать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еженедельные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спеша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затем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домой,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писать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впечатления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изобрете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шифром.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узнал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координаты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местных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региональных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лидеров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разобрался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иерархии,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ритуалах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особенностях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яз</w:t>
      </w:r>
      <w:r w:rsidRPr="00A44BD8">
        <w:rPr>
          <w:rFonts w:ascii="Arial" w:hAnsi="Arial" w:cs="Arial"/>
          <w:sz w:val="24"/>
          <w:szCs w:val="24"/>
        </w:rPr>
        <w:t>ы</w:t>
      </w:r>
      <w:r w:rsidRPr="00A44BD8">
        <w:rPr>
          <w:rFonts w:ascii="Arial" w:hAnsi="Arial" w:cs="Arial"/>
          <w:sz w:val="24"/>
          <w:szCs w:val="24"/>
        </w:rPr>
        <w:t>ка.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Например,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обычае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добавлять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словам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буквы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могли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клазговор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местной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верне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(пещере).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сказать,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обычаев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поразили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коми</w:t>
      </w:r>
      <w:r w:rsidRPr="00A44BD8">
        <w:rPr>
          <w:rFonts w:ascii="Arial" w:hAnsi="Arial" w:cs="Arial"/>
          <w:sz w:val="24"/>
          <w:szCs w:val="24"/>
        </w:rPr>
        <w:t>з</w:t>
      </w:r>
      <w:r w:rsidRPr="00A44BD8">
        <w:rPr>
          <w:rFonts w:ascii="Arial" w:hAnsi="Arial" w:cs="Arial"/>
          <w:sz w:val="24"/>
          <w:szCs w:val="24"/>
        </w:rPr>
        <w:t>мом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детскостью.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тайное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рукопожатие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совершалось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рукой,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мягко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волноо</w:t>
      </w:r>
      <w:r w:rsidRPr="00A44BD8">
        <w:rPr>
          <w:rFonts w:ascii="Arial" w:hAnsi="Arial" w:cs="Arial"/>
          <w:sz w:val="24"/>
          <w:szCs w:val="24"/>
        </w:rPr>
        <w:t>б</w:t>
      </w:r>
      <w:r w:rsidRPr="00A44BD8">
        <w:rPr>
          <w:rFonts w:ascii="Arial" w:hAnsi="Arial" w:cs="Arial"/>
          <w:sz w:val="24"/>
          <w:szCs w:val="24"/>
        </w:rPr>
        <w:t>разно,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напоминая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движение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рыбьего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хвоста.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путешествующий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хотел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найти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собратьев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незнакомом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городе,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должен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сказать,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например,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портье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дителю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такси: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“Мистер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Вычек?”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равно,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спросить: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“Вы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член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Клана?”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благоприятном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стечении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обстоятельств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должны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ответить: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“Да,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рошо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мистера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Чкэя”,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значило: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“Член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я”.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Через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некоторое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предложили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вступить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Клавалеры,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тайную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“команду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осуществлению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наказаний”.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связи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привилегией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сделали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ножом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надрез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запястье,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принести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клятву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крови.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Член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клянешься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Богом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Дьяволом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выдать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секреты,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дов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ренные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бе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Клавалеру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Клана?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Клянусь,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ответил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Клянешься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найти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хорошее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оружие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достаточно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патронов,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готовым,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ниггеры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начнут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напрашиваться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них?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Клянусь.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Клянешься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твоих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силах,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повысить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уровень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ждаем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белых?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клянусь.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Дальше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немедленно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предложили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уплатить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долларов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посвящение,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вн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сить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доллару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каждый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месяц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нужды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Клавалеров.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должен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купить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вт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рую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робу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колпаком,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следовало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выкрасить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цвет.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Став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Клавалером,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забеспокоился,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дней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потребуется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проявить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жестокость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отношению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повинным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людям.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Однако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вскоре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нял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главное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вило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жизни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терроризма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вообще: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большинство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угроз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выходят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рамки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 w:rsidRPr="00A44BD8">
        <w:rPr>
          <w:rFonts w:ascii="Arial" w:hAnsi="Arial" w:cs="Arial"/>
          <w:sz w:val="24"/>
          <w:szCs w:val="24"/>
        </w:rPr>
        <w:t>г</w:t>
      </w:r>
      <w:r w:rsidRPr="00A44BD8">
        <w:rPr>
          <w:rFonts w:ascii="Arial" w:hAnsi="Arial" w:cs="Arial"/>
          <w:sz w:val="24"/>
          <w:szCs w:val="24"/>
        </w:rPr>
        <w:t>роз.</w:t>
      </w:r>
    </w:p>
    <w:p w:rsidR="006A5CF7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Рассмотрим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хотя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Линча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фирменный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признак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жестокости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Далее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ведены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линчевании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США,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Алабамским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институтом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</w:t>
      </w:r>
      <w:r w:rsidRPr="00A44BD8">
        <w:rPr>
          <w:rFonts w:ascii="Arial" w:hAnsi="Arial" w:cs="Arial"/>
          <w:sz w:val="24"/>
          <w:szCs w:val="24"/>
        </w:rPr>
        <w:t>с</w:t>
      </w:r>
      <w:r w:rsidRPr="00A44BD8">
        <w:rPr>
          <w:rFonts w:ascii="Arial" w:hAnsi="Arial" w:cs="Arial"/>
          <w:sz w:val="24"/>
          <w:szCs w:val="24"/>
        </w:rPr>
        <w:t>киджи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сгруппир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ванные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десятилетиям</w:t>
      </w:r>
      <w:r>
        <w:rPr>
          <w:rFonts w:ascii="Arial" w:hAnsi="Arial" w:cs="Arial"/>
          <w:sz w:val="24"/>
          <w:szCs w:val="24"/>
        </w:rPr>
        <w:t>: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731"/>
        <w:gridCol w:w="2794"/>
      </w:tblGrid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b/>
                <w:bCs/>
                <w:sz w:val="24"/>
                <w:szCs w:val="24"/>
              </w:rPr>
              <w:t>Годы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b/>
                <w:bCs/>
                <w:sz w:val="24"/>
                <w:szCs w:val="24"/>
              </w:rPr>
              <w:t>Повешено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Pr="00A44BD8">
              <w:rPr>
                <w:rFonts w:ascii="Arial" w:hAnsi="Arial" w:cs="Arial"/>
                <w:b/>
                <w:bCs/>
                <w:sz w:val="24"/>
                <w:szCs w:val="24"/>
              </w:rPr>
              <w:t>человек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1890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1899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1111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1900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1909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791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1910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1919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569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1920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1929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281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1930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1939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119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1940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1949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31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1950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1959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6</w:t>
            </w:r>
          </w:p>
        </w:tc>
      </w:tr>
      <w:tr w:rsidR="006A5CF7" w:rsidRPr="00A44BD8" w:rsidTr="00C0246B">
        <w:trPr>
          <w:tblCellSpacing w:w="15" w:type="dxa"/>
          <w:jc w:val="center"/>
        </w:trPr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1960</w:t>
            </w:r>
            <w:r>
              <w:rPr>
                <w:rFonts w:ascii="Arial" w:hAnsi="Arial" w:cs="Arial"/>
                <w:sz w:val="24"/>
                <w:szCs w:val="24"/>
              </w:rPr>
              <w:t>–</w:t>
            </w:r>
            <w:r w:rsidRPr="00A44BD8">
              <w:rPr>
                <w:rFonts w:ascii="Arial" w:hAnsi="Arial" w:cs="Arial"/>
                <w:sz w:val="24"/>
                <w:szCs w:val="24"/>
              </w:rPr>
              <w:t>1969</w:t>
            </w:r>
          </w:p>
        </w:tc>
        <w:tc>
          <w:tcPr>
            <w:tcW w:w="0" w:type="auto"/>
            <w:vAlign w:val="center"/>
          </w:tcPr>
          <w:p w:rsidR="006A5CF7" w:rsidRPr="00A44BD8" w:rsidRDefault="006A5CF7" w:rsidP="004C503D">
            <w:pPr>
              <w:spacing w:after="0" w:line="240" w:lineRule="auto"/>
              <w:ind w:firstLine="45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4BD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</w:tbl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Заметьте,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цифры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представляют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линчевания,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проведенные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количество,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зарегистрированное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статистика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меньшей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мере,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достойных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внимания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факта.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Первый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очевидное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сн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количества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линчеваний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временем.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Второй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отсутствие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взаимосвязи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между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числом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линчеваний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сути,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1900</w:t>
      </w:r>
      <w:r>
        <w:rPr>
          <w:rFonts w:ascii="Arial" w:hAnsi="Arial" w:cs="Arial"/>
          <w:sz w:val="24"/>
          <w:szCs w:val="24"/>
        </w:rPr>
        <w:t>–</w:t>
      </w:r>
      <w:r w:rsidRPr="00A44BD8">
        <w:rPr>
          <w:rFonts w:ascii="Arial" w:hAnsi="Arial" w:cs="Arial"/>
          <w:sz w:val="24"/>
          <w:szCs w:val="24"/>
        </w:rPr>
        <w:t>1909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почти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активен,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больше</w:t>
      </w:r>
      <w:r w:rsidRPr="00A44B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1920-е,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миллионы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послед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вателей.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наводит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мысль,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повесили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раздо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меньше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людей,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принято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думать.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Третий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факт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состоит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относительно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величины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населения,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количес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чеванных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весьма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незначительным.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середине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XX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самосуды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сложно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повседневным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явлением,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любят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рассказывать.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Сравн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281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жертву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1920-е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количеством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умерших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резул</w:t>
      </w:r>
      <w:r w:rsidRPr="00A44BD8">
        <w:rPr>
          <w:rFonts w:ascii="Arial" w:hAnsi="Arial" w:cs="Arial"/>
          <w:sz w:val="24"/>
          <w:szCs w:val="24"/>
        </w:rPr>
        <w:t>ь</w:t>
      </w:r>
      <w:r w:rsidRPr="00A44BD8">
        <w:rPr>
          <w:rFonts w:ascii="Arial" w:hAnsi="Arial" w:cs="Arial"/>
          <w:sz w:val="24"/>
          <w:szCs w:val="24"/>
        </w:rPr>
        <w:t>тате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недоедания,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болезней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т.п.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Если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1920-е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причин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умирали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примерно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трин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дцать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каждых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(грубо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говоря,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двадцать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тысяч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убивали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28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человек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Вплоть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1940-х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лод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болезни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уносили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жизни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десять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тысяч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каждый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Какой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еще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важный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вывод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можно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сделать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приведенных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выше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цифр?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з</w:t>
      </w:r>
      <w:r w:rsidRPr="00A44BD8">
        <w:rPr>
          <w:rFonts w:ascii="Arial" w:hAnsi="Arial" w:cs="Arial"/>
          <w:sz w:val="24"/>
          <w:szCs w:val="24"/>
        </w:rPr>
        <w:t>начает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сра</w:t>
      </w:r>
      <w:r w:rsidRPr="00A44BD8">
        <w:rPr>
          <w:rFonts w:ascii="Arial" w:hAnsi="Arial" w:cs="Arial"/>
          <w:sz w:val="24"/>
          <w:szCs w:val="24"/>
        </w:rPr>
        <w:t>в</w:t>
      </w:r>
      <w:r w:rsidRPr="00A44BD8">
        <w:rPr>
          <w:rFonts w:ascii="Arial" w:hAnsi="Arial" w:cs="Arial"/>
          <w:sz w:val="24"/>
          <w:szCs w:val="24"/>
        </w:rPr>
        <w:t>нительная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редкость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резкое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снижение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количества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годами,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учитывая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приток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людей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Клан?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Наиболее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привлекательным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объяснением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является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предыдущие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работали</w:t>
      </w:r>
      <w:r w:rsidRPr="00A44BD8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помощи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акций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стов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риторика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выстраивалась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стройную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схему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стимулов,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ужасно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поня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пугающей.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нарушал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принятые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нормы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поведения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возражал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водит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троллейбуса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голосовал,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может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жестоко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наказан,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вплоть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сме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ти.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Таким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образом,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середины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1940-х,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вступил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Стетсон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не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было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необходимости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действительности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применять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крутые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меры.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Очень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гие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чернокожие,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приучали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тише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воды,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травы,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просто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следов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заданной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программе.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двух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судов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Линча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достаточно,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подде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живать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послушание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среди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людей,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сильно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реагировавших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</w:t>
      </w:r>
      <w:r w:rsidRPr="00A44BD8">
        <w:rPr>
          <w:rFonts w:ascii="Arial" w:hAnsi="Arial" w:cs="Arial"/>
          <w:sz w:val="24"/>
          <w:szCs w:val="24"/>
        </w:rPr>
        <w:t>ь</w:t>
      </w:r>
      <w:r w:rsidRPr="00A44BD8">
        <w:rPr>
          <w:rFonts w:ascii="Arial" w:hAnsi="Arial" w:cs="Arial"/>
          <w:sz w:val="24"/>
          <w:szCs w:val="24"/>
        </w:rPr>
        <w:t>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стимулы.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Ведь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редко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можете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встретить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мощные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стимулы,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угроза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нас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лия,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вот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почему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терроризм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эффект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вен.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если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1940-х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годах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базировались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абсолютной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жесток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насилии,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тогда?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открыл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Стетсон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неди,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сути,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братством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мрачных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мужчин,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правило,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хорош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образования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перспе</w:t>
      </w:r>
      <w:r w:rsidRPr="00A44BD8">
        <w:rPr>
          <w:rFonts w:ascii="Arial" w:hAnsi="Arial" w:cs="Arial"/>
          <w:sz w:val="24"/>
          <w:szCs w:val="24"/>
        </w:rPr>
        <w:t>к</w:t>
      </w:r>
      <w:r w:rsidRPr="00A44BD8">
        <w:rPr>
          <w:rFonts w:ascii="Arial" w:hAnsi="Arial" w:cs="Arial"/>
          <w:sz w:val="24"/>
          <w:szCs w:val="24"/>
        </w:rPr>
        <w:t>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жизни.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просто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нужно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где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провести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оправдание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отсутс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вия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ночами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напролет.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братство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использовало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квазирелигиозные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песнопения,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клятвы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великие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тайны,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делало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еще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привлек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тельным.</w:t>
      </w:r>
    </w:p>
    <w:p w:rsidR="006A5CF7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обнаружил,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отличным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средством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зарабатывания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нег,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крайней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мере,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верхушки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лидеров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статьи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ходов,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вроде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тысяч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взносов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рядовых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денег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бизнесменов,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нанимавших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запугивания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профсоюзов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защиты.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Огромные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приносила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нел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гальная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торговля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оружием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самогоном.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Кроме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действовал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ряд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крайне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сомнительных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предприятий,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вроде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Ассоци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страховых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выплат.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продавала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полисы,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принимая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наличные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Великого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кона.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Проведя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внутри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недель,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горел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желанием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навредить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любым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удобным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способом.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слышал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планах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напасть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профсоюзных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телей,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предупре</w:t>
      </w:r>
      <w:r w:rsidRPr="00A44BD8">
        <w:rPr>
          <w:rFonts w:ascii="Arial" w:hAnsi="Arial" w:cs="Arial"/>
          <w:sz w:val="24"/>
          <w:szCs w:val="24"/>
        </w:rPr>
        <w:t>ж</w:t>
      </w:r>
      <w:r w:rsidRPr="00A44BD8">
        <w:rPr>
          <w:rFonts w:ascii="Arial" w:hAnsi="Arial" w:cs="Arial"/>
          <w:sz w:val="24"/>
          <w:szCs w:val="24"/>
        </w:rPr>
        <w:t>дал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друзей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союза.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передавал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информацию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действиях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помо</w:t>
      </w:r>
      <w:r w:rsidRPr="00A44BD8">
        <w:rPr>
          <w:rFonts w:ascii="Arial" w:hAnsi="Arial" w:cs="Arial"/>
          <w:sz w:val="24"/>
          <w:szCs w:val="24"/>
        </w:rPr>
        <w:t>щ</w:t>
      </w:r>
      <w:r w:rsidRPr="00A44BD8">
        <w:rPr>
          <w:rFonts w:ascii="Arial" w:hAnsi="Arial" w:cs="Arial"/>
          <w:sz w:val="24"/>
          <w:szCs w:val="24"/>
        </w:rPr>
        <w:t>нику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генерального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прокурора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Джорджии,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заклятому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врагу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Тщательно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изучив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тельность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написал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губернатору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Джорджии,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изложив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основания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её </w:t>
      </w:r>
      <w:r w:rsidRPr="00A44BD8">
        <w:rPr>
          <w:rFonts w:ascii="Arial" w:hAnsi="Arial" w:cs="Arial"/>
          <w:sz w:val="24"/>
          <w:szCs w:val="24"/>
        </w:rPr>
        <w:t>запрета.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официальным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бум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гам,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неприбыльной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неполитической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организацией.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веские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доказательства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тесно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связан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прибылью,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политикой.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предложений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принесло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желаемого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резул</w:t>
      </w:r>
      <w:r w:rsidRPr="00A44BD8">
        <w:rPr>
          <w:rFonts w:ascii="Arial" w:hAnsi="Arial" w:cs="Arial"/>
          <w:sz w:val="24"/>
          <w:szCs w:val="24"/>
        </w:rPr>
        <w:t>ь</w:t>
      </w:r>
      <w:r w:rsidRPr="00A44BD8">
        <w:rPr>
          <w:rFonts w:ascii="Arial" w:hAnsi="Arial" w:cs="Arial"/>
          <w:sz w:val="24"/>
          <w:szCs w:val="24"/>
        </w:rPr>
        <w:t>тата.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настолько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крепкие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позиции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разветвленные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связи,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чувств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словно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бросал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камешки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великана.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если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удалось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нанести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Атланте,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тысячи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отделений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стране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живал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серьезное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возрожд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ние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остались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нетронутыми.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высшей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степени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подавлен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этим,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прекрасный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день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лову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пришла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отличная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идея.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заметил,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компания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мальчишек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дворе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дома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играла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некую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шпионскую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игру,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обменивалась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между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глупыми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паролями.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напомнило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здорово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подумал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соо</w:t>
      </w:r>
      <w:r w:rsidRPr="00A44BD8">
        <w:rPr>
          <w:rFonts w:ascii="Arial" w:hAnsi="Arial" w:cs="Arial"/>
          <w:sz w:val="24"/>
          <w:szCs w:val="24"/>
        </w:rPr>
        <w:t>б</w:t>
      </w:r>
      <w:r w:rsidRPr="00A44BD8">
        <w:rPr>
          <w:rFonts w:ascii="Arial" w:hAnsi="Arial" w:cs="Arial"/>
          <w:sz w:val="24"/>
          <w:szCs w:val="24"/>
        </w:rPr>
        <w:t>щить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пароли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прочие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секреты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организации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детям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стране?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Разве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идеал</w:t>
      </w:r>
      <w:r w:rsidRPr="00A44BD8">
        <w:rPr>
          <w:rFonts w:ascii="Arial" w:hAnsi="Arial" w:cs="Arial"/>
          <w:sz w:val="24"/>
          <w:szCs w:val="24"/>
        </w:rPr>
        <w:t>ь</w:t>
      </w:r>
      <w:r w:rsidRPr="00A44BD8">
        <w:rPr>
          <w:rFonts w:ascii="Arial" w:hAnsi="Arial" w:cs="Arial"/>
          <w:sz w:val="24"/>
          <w:szCs w:val="24"/>
        </w:rPr>
        <w:t>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способ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лишить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тайное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ядовитых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зубов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сделать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наиболее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тайную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формацию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общедоступной?”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(Интересно,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Рождении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нации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бывшего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солдата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Конф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дерации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создание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вдохновляет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вид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прячущихся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прост</w:t>
      </w:r>
      <w:r w:rsidRPr="00A44BD8">
        <w:rPr>
          <w:rFonts w:ascii="Arial" w:hAnsi="Arial" w:cs="Arial"/>
          <w:sz w:val="24"/>
          <w:szCs w:val="24"/>
        </w:rPr>
        <w:t>ы</w:t>
      </w:r>
      <w:r w:rsidRPr="00A44BD8">
        <w:rPr>
          <w:rFonts w:ascii="Arial" w:hAnsi="Arial" w:cs="Arial"/>
          <w:sz w:val="24"/>
          <w:szCs w:val="24"/>
        </w:rPr>
        <w:t>ней,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напугать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черн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кожих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детей.)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выбрал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отличное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средство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для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воплощения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плана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радиошоу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Пр</w:t>
      </w:r>
      <w:r w:rsidRPr="00A44BD8">
        <w:rPr>
          <w:rFonts w:ascii="Arial" w:hAnsi="Arial" w:cs="Arial"/>
          <w:i/>
          <w:iCs/>
          <w:sz w:val="24"/>
          <w:szCs w:val="24"/>
        </w:rPr>
        <w:t>и</w:t>
      </w:r>
      <w:r w:rsidRPr="00A44BD8">
        <w:rPr>
          <w:rFonts w:ascii="Arial" w:hAnsi="Arial" w:cs="Arial"/>
          <w:i/>
          <w:iCs/>
          <w:sz w:val="24"/>
          <w:szCs w:val="24"/>
        </w:rPr>
        <w:t>ключения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Супермена</w:t>
      </w:r>
      <w:r w:rsidRPr="00A44B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каждый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вечер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транслировалось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Америку.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зался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прод</w:t>
      </w:r>
      <w:r w:rsidRPr="00A44BD8">
        <w:rPr>
          <w:rFonts w:ascii="Arial" w:hAnsi="Arial" w:cs="Arial"/>
          <w:sz w:val="24"/>
          <w:szCs w:val="24"/>
        </w:rPr>
        <w:t>ю</w:t>
      </w:r>
      <w:r w:rsidRPr="00A44BD8">
        <w:rPr>
          <w:rFonts w:ascii="Arial" w:hAnsi="Arial" w:cs="Arial"/>
          <w:sz w:val="24"/>
          <w:szCs w:val="24"/>
        </w:rPr>
        <w:t>серами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шоу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попросил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написать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несколько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эпизодов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Продюсеры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откли</w:t>
      </w:r>
      <w:r w:rsidRPr="00A44BD8">
        <w:rPr>
          <w:rFonts w:ascii="Arial" w:hAnsi="Arial" w:cs="Arial"/>
          <w:sz w:val="24"/>
          <w:szCs w:val="24"/>
        </w:rPr>
        <w:t>к</w:t>
      </w:r>
      <w:r w:rsidRPr="00A44BD8">
        <w:rPr>
          <w:rFonts w:ascii="Arial" w:hAnsi="Arial" w:cs="Arial"/>
          <w:sz w:val="24"/>
          <w:szCs w:val="24"/>
        </w:rPr>
        <w:t>нулись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предложение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энтузиазмом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тут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взялись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дело.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времени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Супермен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“боролся”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Гитлером,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Муссолини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Хир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хито,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окончания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войны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обходимы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противники.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начал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передавать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продюсерам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интересные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собрать.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рассказал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мистере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Вычеке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мистере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Чкэе,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несколько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гла</w:t>
      </w:r>
      <w:r w:rsidRPr="00A44BD8">
        <w:rPr>
          <w:rFonts w:ascii="Arial" w:hAnsi="Arial" w:cs="Arial"/>
          <w:sz w:val="24"/>
          <w:szCs w:val="24"/>
        </w:rPr>
        <w:t>в</w:t>
      </w:r>
      <w:r w:rsidRPr="00A44BD8">
        <w:rPr>
          <w:rFonts w:ascii="Arial" w:hAnsi="Arial" w:cs="Arial"/>
          <w:sz w:val="24"/>
          <w:szCs w:val="24"/>
        </w:rPr>
        <w:t>ных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положений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“Библии”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называли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Клоран.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(Кстати,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понять,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почему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белых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христиан-расистов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законов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почти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называлась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священная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книга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ислама.)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объяснил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иерархию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каждой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местной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клаверне: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Клалифф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(вице-президент),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Клокард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(ле</w:t>
      </w:r>
      <w:r w:rsidRPr="00A44BD8">
        <w:rPr>
          <w:rFonts w:ascii="Arial" w:hAnsi="Arial" w:cs="Arial"/>
          <w:sz w:val="24"/>
          <w:szCs w:val="24"/>
        </w:rPr>
        <w:t>к</w:t>
      </w:r>
      <w:r w:rsidRPr="00A44BD8">
        <w:rPr>
          <w:rFonts w:ascii="Arial" w:hAnsi="Arial" w:cs="Arial"/>
          <w:sz w:val="24"/>
          <w:szCs w:val="24"/>
        </w:rPr>
        <w:t>тор),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Кладд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(капеллан),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Клигрепп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(секретарь).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описал,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занимаются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Клеби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(казн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чей),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Кледд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(проводник),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Кларого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(внутренняя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охрана),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Клекстер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(наружная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охрана)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канн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(следственный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комитет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пяти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человек).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Отдельный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раздел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посвящен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лерам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(хорошо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вооруженной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принадлежал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предв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дитель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назывался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Главный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Надиралыцик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Задов).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Кроме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продюсеры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шоу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подробностях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узнали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иерархии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общенациональном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уровне.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Благородный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Циклоп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двенадцать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Мучителей,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Великий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Титан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двенадцать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Фурий,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ликий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Дракон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девять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Гидр,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Верховный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Маг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пятнадцать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Гениев.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Помимо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проч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го,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дио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текущие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пароли,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порядок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распускания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слухов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собственного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отделения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называлось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Лесная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клаверна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№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Натана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Бедфорда,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Атла</w:t>
      </w:r>
      <w:r w:rsidRPr="00A44BD8">
        <w:rPr>
          <w:rFonts w:ascii="Arial" w:hAnsi="Arial" w:cs="Arial"/>
          <w:sz w:val="24"/>
          <w:szCs w:val="24"/>
        </w:rPr>
        <w:t>н</w:t>
      </w:r>
      <w:r w:rsidRPr="00A44BD8">
        <w:rPr>
          <w:rFonts w:ascii="Arial" w:hAnsi="Arial" w:cs="Arial"/>
          <w:sz w:val="24"/>
          <w:szCs w:val="24"/>
        </w:rPr>
        <w:t>та,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Царство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Джорджия.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Авторы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радиопостановки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терять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врем</w:t>
      </w:r>
      <w:r>
        <w:rPr>
          <w:rFonts w:ascii="Arial" w:hAnsi="Arial" w:cs="Arial"/>
          <w:sz w:val="24"/>
          <w:szCs w:val="24"/>
        </w:rPr>
        <w:t xml:space="preserve">я </w:t>
      </w:r>
      <w:r w:rsidRPr="00A44BD8">
        <w:rPr>
          <w:rFonts w:ascii="Arial" w:hAnsi="Arial" w:cs="Arial"/>
          <w:sz w:val="24"/>
          <w:szCs w:val="24"/>
        </w:rPr>
        <w:t>даром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быстренько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написали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чет</w:t>
      </w:r>
      <w:r w:rsidRPr="00A44BD8">
        <w:rPr>
          <w:rFonts w:ascii="Arial" w:hAnsi="Arial" w:cs="Arial"/>
          <w:sz w:val="24"/>
          <w:szCs w:val="24"/>
        </w:rPr>
        <w:t>ы</w:t>
      </w:r>
      <w:r w:rsidRPr="00A44BD8">
        <w:rPr>
          <w:rFonts w:ascii="Arial" w:hAnsi="Arial" w:cs="Arial"/>
          <w:sz w:val="24"/>
          <w:szCs w:val="24"/>
        </w:rPr>
        <w:t>рехнедельную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серию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программ,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Супермен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стирал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лица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зе</w:t>
      </w:r>
      <w:r w:rsidRPr="00A44BD8">
        <w:rPr>
          <w:rFonts w:ascii="Arial" w:hAnsi="Arial" w:cs="Arial"/>
          <w:sz w:val="24"/>
          <w:szCs w:val="24"/>
        </w:rPr>
        <w:t>м</w:t>
      </w:r>
      <w:r w:rsidRPr="00A44BD8">
        <w:rPr>
          <w:rFonts w:ascii="Arial" w:hAnsi="Arial" w:cs="Arial"/>
          <w:sz w:val="24"/>
          <w:szCs w:val="24"/>
        </w:rPr>
        <w:t>ли.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наступил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день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X.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дождаться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первого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выхода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шоу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эфир.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Понятно,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клаверна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потрясена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расстро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на.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Великий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Дракон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попробовал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провести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обычное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собрание,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рядовые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желали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слушать.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пришел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мой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работы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вчера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вечером,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начал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них,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там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ребенок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еще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куча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приятелей,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игравших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странную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игру.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бег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полотенцами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шеях,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вроде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плащей,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</w:t>
      </w:r>
      <w:r w:rsidRPr="00A44BD8">
        <w:rPr>
          <w:rFonts w:ascii="Arial" w:hAnsi="Arial" w:cs="Arial"/>
          <w:sz w:val="24"/>
          <w:szCs w:val="24"/>
        </w:rPr>
        <w:t>у</w:t>
      </w:r>
      <w:r w:rsidRPr="00A44BD8">
        <w:rPr>
          <w:rFonts w:ascii="Arial" w:hAnsi="Arial" w:cs="Arial"/>
          <w:sz w:val="24"/>
          <w:szCs w:val="24"/>
        </w:rPr>
        <w:t>гие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наволочками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головах.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полотенцами,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охотились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тех,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наволочками.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спр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сил,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делают,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сказали,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играют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игру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полицейских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воров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названием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“Супермен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Клана”.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Черт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побери,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знают!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наши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тайные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пароли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прочее.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еще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жизни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чувствовал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себя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гл</w:t>
      </w:r>
      <w:r w:rsidRPr="00A44BD8">
        <w:rPr>
          <w:rFonts w:ascii="Arial" w:hAnsi="Arial" w:cs="Arial"/>
          <w:sz w:val="24"/>
          <w:szCs w:val="24"/>
        </w:rPr>
        <w:t>у</w:t>
      </w:r>
      <w:r w:rsidRPr="00A44BD8">
        <w:rPr>
          <w:rFonts w:ascii="Arial" w:hAnsi="Arial" w:cs="Arial"/>
          <w:sz w:val="24"/>
          <w:szCs w:val="24"/>
        </w:rPr>
        <w:t>по!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если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собственный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сын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однажды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найдет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робу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Клана?”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Великий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Дракон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пообещал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можно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скорее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отыскать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Иуду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рядах.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вред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нанесен,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сказал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один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Наши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священные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ритуалы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оскверняются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детьми,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собирающимися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вечерами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диоприе</w:t>
      </w:r>
      <w:r w:rsidRPr="00A44BD8">
        <w:rPr>
          <w:rFonts w:ascii="Arial" w:hAnsi="Arial" w:cs="Arial"/>
          <w:sz w:val="24"/>
          <w:szCs w:val="24"/>
        </w:rPr>
        <w:t>м</w:t>
      </w:r>
      <w:r w:rsidRPr="00A44BD8">
        <w:rPr>
          <w:rFonts w:ascii="Arial" w:hAnsi="Arial" w:cs="Arial"/>
          <w:sz w:val="24"/>
          <w:szCs w:val="24"/>
        </w:rPr>
        <w:t>ников!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воскликнул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Кледд.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эфир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всего</w:t>
      </w:r>
      <w:r w:rsidRPr="00A44B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заметил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Великий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Дракон.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 </w:t>
      </w:r>
      <w:r w:rsidRPr="00A44BD8">
        <w:rPr>
          <w:rFonts w:ascii="Arial" w:hAnsi="Arial" w:cs="Arial"/>
          <w:sz w:val="24"/>
          <w:szCs w:val="24"/>
        </w:rPr>
        <w:t>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дали,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стоило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давать,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ответил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Кледд.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Тогда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Дракон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предложил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немедленно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сменить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пароль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“Красная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кровь”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“Смерть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предат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лям”.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bookmarkStart w:id="0" w:name="_src_2_1"/>
      <w:bookmarkEnd w:id="0"/>
      <w:r w:rsidRPr="00A44BD8">
        <w:rPr>
          <w:rFonts w:ascii="Arial" w:hAnsi="Arial" w:cs="Arial"/>
          <w:sz w:val="24"/>
          <w:szCs w:val="24"/>
        </w:rPr>
        <w:t>После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ночного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телефону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передал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продюсерам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Супермена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пароль,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пообещали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вставить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ближайшее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шоу.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следующей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неделе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собраний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практически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пуст,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заявки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перестали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поступать.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[</w:t>
      </w:r>
      <w:hyperlink r:id="rId5" w:anchor="_dst_2_1#_dst_2_1" w:history="1">
        <w:r w:rsidRPr="00A44BD8">
          <w:rPr>
            <w:rFonts w:ascii="Arial" w:hAnsi="Arial" w:cs="Arial"/>
            <w:color w:val="0000FF"/>
            <w:sz w:val="24"/>
            <w:szCs w:val="24"/>
            <w:u w:val="single"/>
          </w:rPr>
          <w:t>1</w:t>
        </w:r>
      </w:hyperlink>
      <w:r w:rsidRPr="00A44BD8">
        <w:rPr>
          <w:rFonts w:ascii="Arial" w:hAnsi="Arial" w:cs="Arial"/>
          <w:sz w:val="24"/>
          <w:szCs w:val="24"/>
        </w:rPr>
        <w:t>]</w:t>
      </w:r>
    </w:p>
    <w:p w:rsidR="006A5CF7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идей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борьбе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фанатизмом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ханжеством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кампания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Супермен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оказалась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мудрой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удачной.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принесла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эффект,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которому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долго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стремился.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а</w:t>
      </w:r>
      <w:r w:rsidRPr="00A44BD8">
        <w:rPr>
          <w:rFonts w:ascii="Arial" w:hAnsi="Arial" w:cs="Arial"/>
          <w:sz w:val="24"/>
          <w:szCs w:val="24"/>
        </w:rPr>
        <w:t>инственность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обращена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против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самого,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страшные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дела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превратились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объект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высмеивания.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Вместо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того</w:t>
      </w:r>
      <w:r>
        <w:rPr>
          <w:rFonts w:ascii="Arial" w:hAnsi="Arial" w:cs="Arial"/>
          <w:sz w:val="24"/>
          <w:szCs w:val="24"/>
        </w:rPr>
        <w:t xml:space="preserve">, </w:t>
      </w:r>
      <w:r w:rsidRPr="00A44BD8">
        <w:rPr>
          <w:rFonts w:ascii="Arial" w:hAnsi="Arial" w:cs="Arial"/>
          <w:sz w:val="24"/>
          <w:szCs w:val="24"/>
        </w:rPr>
        <w:t>чтобы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активно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наб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рать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новых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членов,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поколение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назад,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резко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утратил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вли</w:t>
      </w:r>
      <w:r w:rsidRPr="00A44BD8">
        <w:rPr>
          <w:rFonts w:ascii="Arial" w:hAnsi="Arial" w:cs="Arial"/>
          <w:sz w:val="24"/>
          <w:szCs w:val="24"/>
        </w:rPr>
        <w:t>я</w:t>
      </w:r>
      <w:r w:rsidRPr="00A44BD8">
        <w:rPr>
          <w:rFonts w:ascii="Arial" w:hAnsi="Arial" w:cs="Arial"/>
          <w:sz w:val="24"/>
          <w:szCs w:val="24"/>
        </w:rPr>
        <w:t>ние.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Хотя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никогда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побежден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полностью,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особенно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Юге,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та.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Положение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спасал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складно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</w:t>
      </w:r>
      <w:r w:rsidRPr="00A44BD8">
        <w:rPr>
          <w:rFonts w:ascii="Arial" w:hAnsi="Arial" w:cs="Arial"/>
          <w:sz w:val="24"/>
          <w:szCs w:val="24"/>
        </w:rPr>
        <w:t>о</w:t>
      </w:r>
      <w:r w:rsidRPr="00A44BD8">
        <w:rPr>
          <w:rFonts w:ascii="Arial" w:hAnsi="Arial" w:cs="Arial"/>
          <w:sz w:val="24"/>
          <w:szCs w:val="24"/>
        </w:rPr>
        <w:t>ворящий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лидер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Луизианы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Дэвид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Дюк,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который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протаскивал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свои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предложения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Сенате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других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органах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власти.</w:t>
      </w:r>
      <w:r>
        <w:rPr>
          <w:rFonts w:ascii="Arial" w:hAnsi="Arial" w:cs="Arial"/>
          <w:sz w:val="24"/>
          <w:szCs w:val="24"/>
        </w:rPr>
        <w:t xml:space="preserve"> Неспр</w:t>
      </w:r>
      <w:r>
        <w:rPr>
          <w:rFonts w:ascii="Arial" w:hAnsi="Arial" w:cs="Arial"/>
          <w:sz w:val="24"/>
          <w:szCs w:val="24"/>
        </w:rPr>
        <w:t>о</w:t>
      </w:r>
      <w:r>
        <w:rPr>
          <w:rFonts w:ascii="Arial" w:hAnsi="Arial" w:cs="Arial"/>
          <w:sz w:val="24"/>
          <w:szCs w:val="24"/>
        </w:rPr>
        <w:t xml:space="preserve">ста в </w:t>
      </w:r>
      <w:r w:rsidRPr="00A44BD8">
        <w:rPr>
          <w:rFonts w:ascii="Arial" w:hAnsi="Arial" w:cs="Arial"/>
          <w:sz w:val="24"/>
          <w:szCs w:val="24"/>
        </w:rPr>
        <w:t>книге</w:t>
      </w:r>
      <w:r>
        <w:rPr>
          <w:rFonts w:ascii="Arial" w:hAnsi="Arial" w:cs="Arial"/>
          <w:sz w:val="24"/>
          <w:szCs w:val="24"/>
        </w:rPr>
        <w:t xml:space="preserve"> «</w:t>
      </w:r>
      <w:r w:rsidRPr="00A44BD8">
        <w:rPr>
          <w:rFonts w:ascii="Arial" w:hAnsi="Arial" w:cs="Arial"/>
          <w:i/>
          <w:iCs/>
          <w:sz w:val="24"/>
          <w:szCs w:val="24"/>
        </w:rPr>
        <w:t>Пылающий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крест: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Ку-клукс-клан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в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Америке</w:t>
      </w:r>
      <w:r>
        <w:rPr>
          <w:rFonts w:ascii="Arial" w:hAnsi="Arial" w:cs="Arial"/>
          <w:i/>
          <w:iCs/>
          <w:sz w:val="24"/>
          <w:szCs w:val="24"/>
        </w:rPr>
        <w:t>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</w:t>
      </w:r>
      <w:r w:rsidRPr="00A44BD8">
        <w:rPr>
          <w:rFonts w:ascii="Arial" w:hAnsi="Arial" w:cs="Arial"/>
          <w:i/>
          <w:iCs/>
          <w:sz w:val="24"/>
          <w:szCs w:val="24"/>
        </w:rPr>
        <w:t>The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Fiery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Cross: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The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Ku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Klux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Klan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in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America</w:t>
      </w:r>
      <w:r w:rsidRPr="00A44BD8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историк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Вин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Крейг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Уэйд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назвал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Стетсона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</w:t>
      </w:r>
      <w:r>
        <w:rPr>
          <w:rFonts w:ascii="Arial" w:hAnsi="Arial" w:cs="Arial"/>
          <w:sz w:val="24"/>
          <w:szCs w:val="24"/>
        </w:rPr>
        <w:t xml:space="preserve"> «</w:t>
      </w:r>
      <w:r w:rsidRPr="00A44BD8">
        <w:rPr>
          <w:rFonts w:ascii="Arial" w:hAnsi="Arial" w:cs="Arial"/>
          <w:sz w:val="24"/>
          <w:szCs w:val="24"/>
        </w:rPr>
        <w:t>единственным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знач</w:t>
      </w:r>
      <w:r w:rsidRPr="00A44BD8">
        <w:rPr>
          <w:rFonts w:ascii="Arial" w:hAnsi="Arial" w:cs="Arial"/>
          <w:sz w:val="24"/>
          <w:szCs w:val="24"/>
        </w:rPr>
        <w:t>и</w:t>
      </w:r>
      <w:r w:rsidRPr="00A44BD8">
        <w:rPr>
          <w:rFonts w:ascii="Arial" w:hAnsi="Arial" w:cs="Arial"/>
          <w:sz w:val="24"/>
          <w:szCs w:val="24"/>
        </w:rPr>
        <w:t>тельным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фактором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дотвращении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послевоенного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возрождения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Клана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Севере</w:t>
      </w:r>
      <w:r>
        <w:rPr>
          <w:rFonts w:ascii="Arial" w:hAnsi="Arial" w:cs="Arial"/>
          <w:sz w:val="24"/>
          <w:szCs w:val="24"/>
        </w:rPr>
        <w:t>»</w:t>
      </w:r>
      <w:r w:rsidRPr="00A44BD8">
        <w:rPr>
          <w:rFonts w:ascii="Arial" w:hAnsi="Arial" w:cs="Arial"/>
          <w:sz w:val="24"/>
          <w:szCs w:val="24"/>
        </w:rPr>
        <w:t>.</w:t>
      </w:r>
    </w:p>
    <w:p w:rsidR="006A5CF7" w:rsidRPr="00A44BD8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A44BD8">
        <w:rPr>
          <w:rFonts w:ascii="Arial" w:hAnsi="Arial" w:cs="Arial"/>
          <w:sz w:val="24"/>
          <w:szCs w:val="24"/>
        </w:rPr>
        <w:t>Причиной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храбрость,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решительность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хладнокровие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Кеннеди,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даже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несмо</w:t>
      </w:r>
      <w:r w:rsidRPr="00A44BD8">
        <w:rPr>
          <w:rFonts w:ascii="Arial" w:hAnsi="Arial" w:cs="Arial"/>
          <w:sz w:val="24"/>
          <w:szCs w:val="24"/>
        </w:rPr>
        <w:t>т</w:t>
      </w:r>
      <w:r w:rsidRPr="00A44BD8">
        <w:rPr>
          <w:rFonts w:ascii="Arial" w:hAnsi="Arial" w:cs="Arial"/>
          <w:sz w:val="24"/>
          <w:szCs w:val="24"/>
        </w:rPr>
        <w:t>ря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все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перечисленные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качества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него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избытке.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произошло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потому,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что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хорошо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понимал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грубую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силу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информации.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Ку-клукс-клан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был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группой,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чье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влияние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многом,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у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политиков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или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торговцев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недвижимостью,</w:t>
      </w:r>
      <w:r>
        <w:rPr>
          <w:rFonts w:ascii="Arial" w:hAnsi="Arial" w:cs="Arial"/>
          <w:sz w:val="24"/>
          <w:szCs w:val="24"/>
        </w:rPr>
        <w:t xml:space="preserve"> – </w:t>
      </w:r>
      <w:r w:rsidRPr="00A44BD8">
        <w:rPr>
          <w:rFonts w:ascii="Arial" w:hAnsi="Arial" w:cs="Arial"/>
          <w:sz w:val="24"/>
          <w:szCs w:val="24"/>
        </w:rPr>
        <w:t>черпалось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из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больших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массивов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инфо</w:t>
      </w:r>
      <w:r w:rsidRPr="00A44BD8">
        <w:rPr>
          <w:rFonts w:ascii="Arial" w:hAnsi="Arial" w:cs="Arial"/>
          <w:sz w:val="24"/>
          <w:szCs w:val="24"/>
        </w:rPr>
        <w:t>р</w:t>
      </w:r>
      <w:r w:rsidRPr="00A44BD8">
        <w:rPr>
          <w:rFonts w:ascii="Arial" w:hAnsi="Arial" w:cs="Arial"/>
          <w:sz w:val="24"/>
          <w:szCs w:val="24"/>
        </w:rPr>
        <w:t>мации.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Как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только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эта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информация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попала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чужие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руки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(или,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зависимости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вашей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точки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зр</w:t>
      </w:r>
      <w:r w:rsidRPr="00A44BD8">
        <w:rPr>
          <w:rFonts w:ascii="Arial" w:hAnsi="Arial" w:cs="Arial"/>
          <w:sz w:val="24"/>
          <w:szCs w:val="24"/>
        </w:rPr>
        <w:t>е</w:t>
      </w:r>
      <w:r w:rsidRPr="00A44BD8">
        <w:rPr>
          <w:rFonts w:ascii="Arial" w:hAnsi="Arial" w:cs="Arial"/>
          <w:sz w:val="24"/>
          <w:szCs w:val="24"/>
        </w:rPr>
        <w:t>ния,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i/>
          <w:iCs/>
          <w:sz w:val="24"/>
          <w:szCs w:val="24"/>
        </w:rPr>
        <w:t>нужные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руки),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большинство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преимуществ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группы</w:t>
      </w:r>
      <w:r>
        <w:rPr>
          <w:rFonts w:ascii="Arial" w:hAnsi="Arial" w:cs="Arial"/>
          <w:sz w:val="24"/>
          <w:szCs w:val="24"/>
        </w:rPr>
        <w:t xml:space="preserve"> </w:t>
      </w:r>
      <w:r w:rsidRPr="00A44BD8">
        <w:rPr>
          <w:rFonts w:ascii="Arial" w:hAnsi="Arial" w:cs="Arial"/>
          <w:sz w:val="24"/>
          <w:szCs w:val="24"/>
        </w:rPr>
        <w:t>исчезли.</w:t>
      </w:r>
    </w:p>
    <w:p w:rsidR="006A5CF7" w:rsidRDefault="006A5CF7" w:rsidP="00A44BD8">
      <w:pPr>
        <w:spacing w:after="0" w:line="288" w:lineRule="auto"/>
        <w:ind w:firstLine="454"/>
        <w:jc w:val="both"/>
        <w:rPr>
          <w:rFonts w:ascii="Arial" w:hAnsi="Arial" w:cs="Arial"/>
          <w:sz w:val="24"/>
          <w:szCs w:val="24"/>
        </w:rPr>
      </w:pPr>
      <w:r w:rsidRPr="00C37354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sectPr w:rsidR="006A5CF7" w:rsidSect="00A44BD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190F"/>
    <w:multiLevelType w:val="hybridMultilevel"/>
    <w:tmpl w:val="18DE7200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1">
    <w:nsid w:val="50300844"/>
    <w:multiLevelType w:val="hybridMultilevel"/>
    <w:tmpl w:val="92A2B9D4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>
    <w:nsid w:val="53037067"/>
    <w:multiLevelType w:val="hybridMultilevel"/>
    <w:tmpl w:val="B92096E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">
    <w:nsid w:val="61E96A77"/>
    <w:multiLevelType w:val="hybridMultilevel"/>
    <w:tmpl w:val="51B6135A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4">
    <w:nsid w:val="626A5A6E"/>
    <w:multiLevelType w:val="hybridMultilevel"/>
    <w:tmpl w:val="E1B8F97C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5">
    <w:nsid w:val="63993C41"/>
    <w:multiLevelType w:val="hybridMultilevel"/>
    <w:tmpl w:val="75E07986"/>
    <w:lvl w:ilvl="0" w:tplc="04190001">
      <w:start w:val="1"/>
      <w:numFmt w:val="bullet"/>
      <w:lvlText w:val=""/>
      <w:lvlJc w:val="left"/>
      <w:pPr>
        <w:tabs>
          <w:tab w:val="num" w:pos="1174"/>
        </w:tabs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1A3A85"/>
    <w:rsid w:val="002C5049"/>
    <w:rsid w:val="00474A8E"/>
    <w:rsid w:val="004C3A93"/>
    <w:rsid w:val="004C503D"/>
    <w:rsid w:val="004E7757"/>
    <w:rsid w:val="005067A0"/>
    <w:rsid w:val="00572EB2"/>
    <w:rsid w:val="006A5CF7"/>
    <w:rsid w:val="007A59FB"/>
    <w:rsid w:val="009A04C6"/>
    <w:rsid w:val="00A44BD8"/>
    <w:rsid w:val="00A86F82"/>
    <w:rsid w:val="00C0246B"/>
    <w:rsid w:val="00C37354"/>
    <w:rsid w:val="00C623FD"/>
    <w:rsid w:val="00CB156E"/>
    <w:rsid w:val="00E749DB"/>
    <w:rsid w:val="00FD6F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7A59F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810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0595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97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98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99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k:@MSITStore:F:\BOOKS\&#1060;&#1088;&#1080;&#1082;&#1086;&#1085;&#1086;&#1084;&#1080;&#1082;&#1072;_(&#1051;&#1077;&#1074;&#1080;&#1090;&#1090;,_2007).chm::/&#1060;&#1088;&#1080;&#1082;&#1086;&#1085;&#1086;&#1084;&#1080;&#1082;&#1072;(07)&#1051;&#1077;&#1074;&#1080;&#1090;&#1090;%20&#1057;.&#1044;.,&#1044;&#1072;&#1073;&#1085;&#1077;&#1088;%20&#1057;.&#1044;&#1078;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7</Pages>
  <Words>3562</Words>
  <Characters>20309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Левитт С</dc:title>
  <dc:subject/>
  <dc:creator>stas</dc:creator>
  <cp:keywords/>
  <dc:description/>
  <cp:lastModifiedBy>user</cp:lastModifiedBy>
  <cp:revision>3</cp:revision>
  <dcterms:created xsi:type="dcterms:W3CDTF">2016-02-02T18:40:00Z</dcterms:created>
  <dcterms:modified xsi:type="dcterms:W3CDTF">2016-02-02T19:00:00Z</dcterms:modified>
</cp:coreProperties>
</file>