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5C" w:rsidRPr="002926D0" w:rsidRDefault="00425A5C" w:rsidP="00237EB5">
      <w:pPr>
        <w:pStyle w:val="Heading1"/>
        <w:spacing w:line="288" w:lineRule="auto"/>
        <w:ind w:firstLine="454"/>
        <w:jc w:val="both"/>
        <w:rPr>
          <w:b w:val="0"/>
          <w:sz w:val="20"/>
          <w:szCs w:val="20"/>
        </w:rPr>
      </w:pPr>
      <w:r w:rsidRPr="00E14538">
        <w:rPr>
          <w:b w:val="0"/>
          <w:sz w:val="20"/>
          <w:szCs w:val="20"/>
        </w:rPr>
        <w:t>Альфред</w:t>
      </w:r>
      <w:r>
        <w:rPr>
          <w:b w:val="0"/>
          <w:sz w:val="20"/>
          <w:szCs w:val="20"/>
        </w:rPr>
        <w:t xml:space="preserve"> </w:t>
      </w:r>
      <w:r w:rsidRPr="00E14538">
        <w:rPr>
          <w:b w:val="0"/>
          <w:sz w:val="20"/>
          <w:szCs w:val="20"/>
        </w:rPr>
        <w:t>Кох,</w:t>
      </w:r>
      <w:r>
        <w:rPr>
          <w:b w:val="0"/>
          <w:sz w:val="20"/>
          <w:szCs w:val="20"/>
        </w:rPr>
        <w:t xml:space="preserve"> </w:t>
      </w:r>
      <w:r w:rsidRPr="00E14538">
        <w:rPr>
          <w:b w:val="0"/>
          <w:sz w:val="20"/>
          <w:szCs w:val="20"/>
        </w:rPr>
        <w:t>Игорь</w:t>
      </w:r>
      <w:r>
        <w:rPr>
          <w:b w:val="0"/>
          <w:sz w:val="20"/>
          <w:szCs w:val="20"/>
        </w:rPr>
        <w:t xml:space="preserve"> </w:t>
      </w:r>
      <w:r w:rsidRPr="00E14538">
        <w:rPr>
          <w:b w:val="0"/>
          <w:sz w:val="20"/>
          <w:szCs w:val="20"/>
        </w:rPr>
        <w:t>Свинаренко</w:t>
      </w:r>
    </w:p>
    <w:p w:rsidR="00425A5C" w:rsidRPr="002926D0" w:rsidRDefault="00425A5C" w:rsidP="00237EB5"/>
    <w:p w:rsidR="00425A5C" w:rsidRPr="002926D0" w:rsidRDefault="00425A5C" w:rsidP="00237EB5">
      <w:pPr>
        <w:pStyle w:val="Heading6"/>
        <w:spacing w:line="288" w:lineRule="auto"/>
        <w:ind w:firstLine="454"/>
        <w:rPr>
          <w:rFonts w:ascii="Arial" w:hAnsi="Arial" w:cs="Arial"/>
          <w:color w:val="FF0000"/>
          <w:sz w:val="40"/>
          <w:szCs w:val="40"/>
        </w:rPr>
      </w:pPr>
      <w:r>
        <w:rPr>
          <w:rFonts w:ascii="Arial" w:hAnsi="Arial" w:cs="Arial"/>
          <w:color w:val="FF0000"/>
          <w:sz w:val="40"/>
          <w:szCs w:val="40"/>
        </w:rPr>
        <w:t>Кения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  <w:i/>
          <w:iCs/>
        </w:rPr>
        <w:t>Африка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–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это,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конечно,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первую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очередь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мощный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пиар.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Столько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всего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про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не</w:t>
      </w:r>
      <w:r>
        <w:rPr>
          <w:rFonts w:ascii="Arial" w:hAnsi="Arial" w:cs="Arial"/>
          <w:i/>
          <w:iCs/>
        </w:rPr>
        <w:t xml:space="preserve">ё </w:t>
      </w:r>
      <w:r w:rsidRPr="00E14538">
        <w:rPr>
          <w:rFonts w:ascii="Arial" w:hAnsi="Arial" w:cs="Arial"/>
          <w:i/>
          <w:iCs/>
        </w:rPr>
        <w:t>сказано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написано…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Это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само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собой.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Но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есть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то,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чего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не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отнять,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само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себе.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Там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появляется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странное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чувство,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ты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–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реально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–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хозяин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природы.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Очень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дорога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тамошняя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иллюзия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свободы,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ты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вроде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ходишь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куда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хочешь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делаешь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хочешь,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земля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как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будто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вся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твоя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–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огромная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дикая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земля.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Что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такое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Африка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е</w:t>
      </w:r>
      <w:r>
        <w:rPr>
          <w:rFonts w:ascii="Arial" w:hAnsi="Arial" w:cs="Arial"/>
          <w:i/>
          <w:iCs/>
        </w:rPr>
        <w:t xml:space="preserve">ё </w:t>
      </w:r>
      <w:r w:rsidRPr="00E14538">
        <w:rPr>
          <w:rFonts w:ascii="Arial" w:hAnsi="Arial" w:cs="Arial"/>
          <w:i/>
          <w:iCs/>
        </w:rPr>
        <w:t>природа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против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европейских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парков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и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зоопарков?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Это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как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большая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любовь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против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похода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не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публичный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дом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даже,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а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вовсе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в</w:t>
      </w:r>
      <w:r>
        <w:rPr>
          <w:rFonts w:ascii="Arial" w:hAnsi="Arial" w:cs="Arial"/>
          <w:i/>
          <w:iCs/>
        </w:rPr>
        <w:t xml:space="preserve"> </w:t>
      </w:r>
      <w:r w:rsidRPr="00E14538">
        <w:rPr>
          <w:rFonts w:ascii="Arial" w:hAnsi="Arial" w:cs="Arial"/>
          <w:i/>
          <w:iCs/>
        </w:rPr>
        <w:t>аптеку…</w:t>
      </w:r>
      <w:r>
        <w:rPr>
          <w:rFonts w:ascii="Arial" w:hAnsi="Arial" w:cs="Arial"/>
        </w:rPr>
        <w:t xml:space="preserve"> 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соавтор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«Ящику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водки»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Альфред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позиционирует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«пресыщенный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бездельник»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заставило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пешком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безводной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скучной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пустыне.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коллеги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далеко,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удовольствием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азартом,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Париж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Нью-Йорк.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повидать.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Западную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эпизодическими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быстрыми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наездами.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углубляться,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доходить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уровней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бросать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чужих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краях,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Другое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ноющей,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слабой,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людьми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подсел.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Отчего,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третьего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версию.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притягивает.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Приятно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возвращаешься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вокруг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сверкающий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современный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передовой.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полезно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психики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дефицитные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эксклюзивные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элитные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саваннам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бушам,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унылыми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каменными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джунглями,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малогабаритными,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тоскливыми,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душными.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совершенно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недосягаемая,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попорченная,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слишком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привычная.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доступная,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экзотическая.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заяц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пробежал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мимо,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голодуху,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кошка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мяукнула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степенно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твоего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джипа,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порядке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вещей…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Посмотришь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поудивляешься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мягко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выражаюсь),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натерпишься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нерасторопности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легче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реагируешь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сообщения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массовых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отравлениях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грибами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тормозной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жидкостью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заживо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сгоревших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похитителях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высоковольтных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цветного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металла.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«Россия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держава»,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гимне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доводилось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помню.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«Сталин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великий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озарил»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роде.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сюрреалистично…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притяжения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версия,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отсюда.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историческую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прародину?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неблизкий.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Сперва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Амстердама.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пауза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счастью,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аэропорту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Скипхол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пожелает,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вплоть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казино,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дьюти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восемь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«боинге»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Найроби.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сюда,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KLM-овской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слетаются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крупнейшей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авиакомпании,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континент,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Найроби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всевозможные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иностранцы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отсюда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разлетаются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провинции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прицениваться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ископаемым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знакомиться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простодушными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девушками.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похоже!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Сходство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удивительное.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усилилось: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фуражки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офицеров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приобрели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невероятно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высокие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тульи,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кокарды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замысловатыми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африканские!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обострились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отношения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европейцев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американцев.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достаточно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сходстве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африканскими,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французскими.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забавно,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функцию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«подсознания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Европы»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по-нашему.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аэропорта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издалека: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миллионов.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католики,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мусульмане.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безработные…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42.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Египта.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суахили,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1963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герои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сражались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большевиков(!)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победили.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уезжать,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тыщ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30…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авеню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Хайле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Селассие,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эфиопского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императора.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мавзолей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президента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Кениаты.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кофе,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фрукты,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цветы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экспорт.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четверть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экспорта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цветов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туризм.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инвестиции,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(внимание!)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вывеску?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«Russian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motors».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вездеходы.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Ага,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экскурсовод,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ездим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«ниссанах»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нерусскими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моторами.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Далее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богатый: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серебряные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золотые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зубы.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Чаевых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Наверное,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алмазные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копи…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отказался,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помощью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наводящих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выяснил: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сумма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случайная,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расхожая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месячная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зарплата,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вполне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товар.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Слушая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пояснения,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напитаться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впечатлениями.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Шоссе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широкое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ровное,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разделительной.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мелькают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стройки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чаще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базары.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маленьких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грузовичках,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размером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«Газель».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наращены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железной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человеческий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пассажиры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набившись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клетку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дки.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висят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снаружи,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мешочники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поезде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Гражданскую.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почерней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сухо,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акации,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открытый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Европа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яркий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красноз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особенного…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цепляет.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пришла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традиционная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коммерческая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схема: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отнять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поделить».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встрепенулся,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надежда,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п,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завязывается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между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водителем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пассажиром,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удастся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перевести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осмысленную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содержательную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беседу.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скажи-ка,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братец,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Мугабе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умилял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простодушный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взгляд,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граб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человеческое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занятие,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благороднее,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Робина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любовь.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Негр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напрягся.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напряжение,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нечеловеческое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усилие,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показаться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либеральным,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политкорректностью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наповал.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собрался,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сгруппировался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вдохновенно,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спокойно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врать: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Мугабе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сильный.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президент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принялся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отнимать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фермеров-англичан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ветеранам.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воевали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схему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раздачи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отнятой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чужих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впервые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применили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Риме,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республикой.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римляне,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ботаники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основатели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цивилизации,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придумали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юриспруденцию,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охотно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считали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инородцев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малограмотных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детство?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время.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позволено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тыщ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назад,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сегодня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уголовка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чистейшей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пытался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«лечить»: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1980-м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Мугабе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договорился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приличную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компенсацию.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Справедливо?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допустим.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И?..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делать?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Ждать,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появятся?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затянется?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ветеранам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справедливость?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забирать,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дадут.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людьми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несознательными,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потерпеть.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терпели,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колонизаторами!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демократия!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Газеты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пишут</w:t>
      </w:r>
      <w:r>
        <w:rPr>
          <w:rFonts w:ascii="Arial" w:hAnsi="Arial" w:cs="Arial"/>
        </w:rPr>
        <w:t xml:space="preserve">,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хотят.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glasnost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&amp;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perestroika.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фотографировать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полицейских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государственные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учреждения…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Шофер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светские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околополитические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темы: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лидер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правых(!)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Жириновский?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самочувствие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нобелевского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лауреата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Солженицына?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чё,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Солжа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читал?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трогательная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печальная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Сибири,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жалко.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Сибири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да?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Едем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центре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деревьях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птицы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марабу.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жрут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падаль.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удобно!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Птицы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бесплатно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содержат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заменяя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киргизов,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впрочем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недорогих.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Бель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сушится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балконах…</w:t>
      </w:r>
      <w:r>
        <w:rPr>
          <w:rFonts w:ascii="Arial" w:hAnsi="Arial" w:cs="Arial"/>
        </w:rPr>
        <w:t xml:space="preserve"> 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Посреди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торчит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закругленная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елда,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начальники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отсюда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скопировали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(нашли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интеллектуальную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собственность)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поставили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столице,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испохабив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площадь.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Найроби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конференц-центр,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гостиница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музыки.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подъехали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Stanley,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выбранному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завтрака: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останавливался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Хемингуэй,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Восточную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помните,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соседству,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Зайдя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ресепшн,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изучил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наглядную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агитацию.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писсуарами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висели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рамки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гравюрки.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Стэнли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рядом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древним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пулем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однофамилец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сконструировал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автомат,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применялся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мировую?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выясняет).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Стэнли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Ливингстона.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исследовал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потерялся,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немудрено,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Стэнли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громкой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сенсацией.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теперешним,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тогдашние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заботы!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тихим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наивным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назад…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путешественника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сейчас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весьма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популярны,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крайней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англоязычном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«Челюскина»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папанинцев.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Стэнли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высокохудожественно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высказался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Набоков,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англоман,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книжке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«Ада»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описал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роман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персонажа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кузиной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сестрой;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писателя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вдохновили,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догадке,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отношения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сестрой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младше).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пальцем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набухшей,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эрекция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любовника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представляет,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искал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потерявшийся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Ливингстон.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(«Рельефная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произнесла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расцветающая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резон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указательный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палец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голубому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джунглей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возвратился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назад.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подосиновика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плюшевой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шляпки».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цитаты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русскоязычной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романа,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приведена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читателя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английской.)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кончает,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Stop!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телеграммах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обозначают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тчк.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цитирует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радостную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телеграмму,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Лондон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Стэнли,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пропавшего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путешественника.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Да…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судьба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отбросила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льдам,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подарила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роскошную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кусок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обдел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лучшему: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Восточную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удержали,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сейчас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навалом.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позарился.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зарился.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пишу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слышу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ледокол,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раздражая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друзей,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плыв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полюса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уточнять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границы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шельфа,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нефтеносным.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снаряжают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экспедицию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ровно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район,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застолбить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воспоминания.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впрочем,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вкладывать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путешествия.)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сочувствовать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англичанам,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утрутся.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переписать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Конституцию.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сперва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напишут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прогуливаться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Найроби.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Подавай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львов,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д!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вэне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снова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примечаю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Атмосфера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усталости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гкой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Зелень,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сельские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мотивы.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акации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зелень.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Сарайчики,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держат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ПМЖ.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жильцов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потерянные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почерней,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бомжей.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сарайчиках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красуется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надпись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Hotel.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Ronana,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Maimahiu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остановился.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разместился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скромном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сейчас,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где-нибудь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Тюменью.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посмотреть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номер.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Комната,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метров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лампочка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потолком.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Плюс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совмещ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санузел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дыркой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умывальник,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висит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старинная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душевая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коническая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воронка.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стоит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ночь.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ресторан.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столовых,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испуганными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вареную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фасоль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пьют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жалкое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пробовал: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вкус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напитка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«Буратино».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достоинства.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уйдя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требовали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бедный,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номер?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ночлежках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улице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ладно.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Советах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подселяли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гостиницах.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Помните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фильм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«Мимино»?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смеялись,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воспринимали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заселился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подозрительный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отель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тчик(!),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тесную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комнат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выходит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армянин-дальнобойщик,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что.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баранам.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Едешь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лкам…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костры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обочинам,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густым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дымом: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мусор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жгут.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забитого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мусоропровода.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сткое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зрелище: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выдавливает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дерьмо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рыбьих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кишок,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готовя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пищу,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планируя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сперва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начинкой.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Вдоль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ручьи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цвета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охры,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вымытого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красноз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облезлых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маршрутках,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обвешав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Бегемот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ездил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подножке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трамвая.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ковыряют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мотыгами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тюки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велосипедах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велосипеде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мешок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мукой,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аналог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московской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поездки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«Ашан»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иномарке.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ремонт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велосипедов.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скудный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транспорт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важен.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вьючных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ослов.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ослы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велосипеды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каждого.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видишь,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пешком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обочинам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тропинкам,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протоптанным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несут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поклажу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узлах,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пристроенных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макушке.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тащат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спиной.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женщины,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вдоль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яркие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платья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синие,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оранжевые.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соседнюю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нарядились.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кукурузные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Кукурузу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сушат,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голодные.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блюд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Ugari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пирожок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кукурузной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капусты.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приносят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пекут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вскладчину.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останавливались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рынках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легко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необычайно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одеждой,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увидишь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депрессивных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районах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Украины.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одна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русско-африканская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картинка: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бабушки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обочинах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битых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урожай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называемых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приусадебных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хозяйств,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яблок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картошки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кучки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мандаринов.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сверстницы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ездить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вышедших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«кадиллаках»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«Макдоналдс»,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жидкого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кофе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подругами.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вспоминал,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рассказывали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экзотику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знакомые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проехались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глубинке.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Плохо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экзотическая.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сравнить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испытывал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Наверное,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Суздаль,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40-е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годы…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Скудные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ларьки,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скворечники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арабов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неграми.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Хороши</w:t>
      </w:r>
      <w:r>
        <w:rPr>
          <w:rFonts w:ascii="Arial" w:hAnsi="Arial" w:cs="Arial"/>
          <w:lang w:val="en-GB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  <w:lang w:val="en-GB"/>
        </w:rPr>
        <w:t xml:space="preserve"> </w:t>
      </w:r>
      <w:r w:rsidRPr="00E14538">
        <w:rPr>
          <w:rFonts w:ascii="Arial" w:hAnsi="Arial" w:cs="Arial"/>
        </w:rPr>
        <w:t>вывески</w:t>
      </w:r>
      <w:r w:rsidRPr="002926D0">
        <w:rPr>
          <w:rFonts w:ascii="Arial" w:hAnsi="Arial" w:cs="Arial"/>
          <w:lang w:val="en-GB"/>
        </w:rPr>
        <w:t>:</w:t>
      </w:r>
      <w:r>
        <w:rPr>
          <w:rFonts w:ascii="Arial" w:hAnsi="Arial" w:cs="Arial"/>
          <w:lang w:val="en-GB"/>
        </w:rPr>
        <w:t xml:space="preserve"> </w:t>
      </w:r>
      <w:r w:rsidRPr="002926D0">
        <w:rPr>
          <w:rFonts w:ascii="Arial" w:hAnsi="Arial" w:cs="Arial"/>
          <w:lang w:val="en-GB"/>
        </w:rPr>
        <w:t>Baraka</w:t>
      </w:r>
      <w:r>
        <w:rPr>
          <w:rFonts w:ascii="Arial" w:hAnsi="Arial" w:cs="Arial"/>
          <w:lang w:val="en-GB"/>
        </w:rPr>
        <w:t xml:space="preserve"> </w:t>
      </w:r>
      <w:r w:rsidRPr="002926D0">
        <w:rPr>
          <w:rFonts w:ascii="Arial" w:hAnsi="Arial" w:cs="Arial"/>
          <w:lang w:val="en-GB"/>
        </w:rPr>
        <w:t>Bar</w:t>
      </w:r>
      <w:r>
        <w:rPr>
          <w:rFonts w:ascii="Arial" w:hAnsi="Arial" w:cs="Arial"/>
          <w:lang w:val="en-GB"/>
        </w:rPr>
        <w:t xml:space="preserve"> </w:t>
      </w:r>
      <w:r w:rsidRPr="002926D0">
        <w:rPr>
          <w:rFonts w:ascii="Arial" w:hAnsi="Arial" w:cs="Arial"/>
          <w:lang w:val="en-GB"/>
        </w:rPr>
        <w:t>and</w:t>
      </w:r>
      <w:r>
        <w:rPr>
          <w:rFonts w:ascii="Arial" w:hAnsi="Arial" w:cs="Arial"/>
          <w:lang w:val="en-GB"/>
        </w:rPr>
        <w:t xml:space="preserve"> </w:t>
      </w:r>
      <w:r w:rsidRPr="002926D0">
        <w:rPr>
          <w:rFonts w:ascii="Arial" w:hAnsi="Arial" w:cs="Arial"/>
          <w:lang w:val="en-GB"/>
        </w:rPr>
        <w:t>Butchery.</w:t>
      </w:r>
      <w:r>
        <w:rPr>
          <w:rFonts w:ascii="Arial" w:hAnsi="Arial" w:cs="Arial"/>
          <w:lang w:val="en-GB"/>
        </w:rPr>
        <w:t xml:space="preserve"> </w:t>
      </w:r>
      <w:r w:rsidRPr="00E14538">
        <w:rPr>
          <w:rFonts w:ascii="Arial" w:hAnsi="Arial" w:cs="Arial"/>
        </w:rPr>
        <w:t>(Это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задолго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Обамы).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сарайчик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Star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Butchery.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Заглядываю: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грязном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фартуке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разложил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единственном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прилавке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куска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заветренной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баранины.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здность,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Смотрю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шлакоблоков,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тками,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грубыми,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стыдливыми,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фигурными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контраст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хлипкими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дверцами,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вышибаются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кулаком.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мира…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ниже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кенийцев: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беженцы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Сомали,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нищие.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Остановились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заправиться.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Захожу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магазинчик.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комната,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ящик,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вразнобой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бутылки: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коктейлей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Smirnoff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разумеется,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плое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Советской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власти.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Впрочем,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плого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свободной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продаже…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Почему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красиво?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нефть,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кенийская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элита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построила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Рубл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вку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Манежные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бутики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ссориться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крестьяне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жизнью.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одежда,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удобства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улице,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шанцевым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инструментом,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протекает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романтической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стройотрядовской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стилистике…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Глядя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бедность,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вспомнил,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вспоминать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ботинки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зима-лето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рубашки.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Токио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Советской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власти,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пешком,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автобусных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билетах,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плетутся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обочинам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Едем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приблизительно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полчаса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полицейский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отмечен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ленивых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служивых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ржавыми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стволами,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АКМ,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М-16,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здоровенными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граблями,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перегораживают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оставляя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узкий,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зигзагом,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проезд.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проверяют.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однажды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неделю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стрельнуть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бутылку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минералки.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наркодилеров.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марихуаны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понял,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далеко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косяки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тамошние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дефолт.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проехали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пригороды,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попадаться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реже.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Битый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асфальт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кончился,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свернули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грунтовку.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злостная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светлая,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духовитая,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наполовину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южных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цветов.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проходит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пару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секунд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висит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стеной,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видимость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нулевая.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Ладно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стиральная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доска</w:t>
      </w:r>
      <w:r>
        <w:rPr>
          <w:rFonts w:ascii="Arial" w:hAnsi="Arial" w:cs="Arial"/>
        </w:rPr>
        <w:t xml:space="preserve">! </w:t>
      </w:r>
      <w:r w:rsidRPr="00E14538">
        <w:rPr>
          <w:rFonts w:ascii="Arial" w:hAnsi="Arial" w:cs="Arial"/>
        </w:rPr>
        <w:t>Скорость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10 км"/>
        </w:smartTagPr>
        <w:r w:rsidRPr="00E14538">
          <w:rPr>
            <w:rFonts w:ascii="Arial" w:hAnsi="Arial" w:cs="Arial"/>
          </w:rPr>
          <w:t>10</w:t>
        </w:r>
        <w:r>
          <w:rPr>
            <w:rFonts w:ascii="Arial" w:hAnsi="Arial" w:cs="Arial"/>
          </w:rPr>
          <w:t xml:space="preserve"> </w:t>
        </w:r>
        <w:r w:rsidRPr="00E14538">
          <w:rPr>
            <w:rFonts w:ascii="Arial" w:hAnsi="Arial" w:cs="Arial"/>
          </w:rPr>
          <w:t>км</w:t>
        </w:r>
      </w:smartTag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тряска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смертельно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рессоры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езде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месяц.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ЯЗЫКИ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суахили,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составить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поверхностное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представление: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«хапана»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«нет»;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«асанте»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«спасибо»;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«акуна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матата»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проблем»;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«томба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малайя»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«проститутка»;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«амини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мунгу»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«верю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(надпись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капоте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грузовика).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местных.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попытки.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шанс.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Ну-ка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напрягитесь!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Сербский?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ну-ка…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учителю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приходится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двоечниками.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диалект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сербского?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следовал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неуверенный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знал!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понимая,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плакать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смеяться.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Примечательно,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10</w:t>
      </w:r>
      <w:r>
        <w:rPr>
          <w:rFonts w:ascii="Arial" w:hAnsi="Arial" w:cs="Arial"/>
        </w:rPr>
        <w:t>-</w:t>
      </w:r>
      <w:r w:rsidRPr="00E14538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3D5A17">
        <w:rPr>
          <w:rFonts w:ascii="Arial" w:hAnsi="Arial" w:cs="Arial"/>
        </w:rPr>
        <w:t>[</w:t>
      </w:r>
      <w:r>
        <w:rPr>
          <w:rFonts w:ascii="Arial" w:hAnsi="Arial" w:cs="Arial"/>
        </w:rPr>
        <w:t>тому</w:t>
      </w:r>
      <w:r w:rsidRPr="003D5A17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облегчением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окончательную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версию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португальский.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попытки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кончались,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языки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пришельцев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слыхали.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африкаанс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должны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разговаривать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Сербский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громкого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пиара,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братьям-славянам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разбомбив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Югославию.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знает…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ЭКВАТОР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посетил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удивительный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аттракцион.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Длился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минут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простым,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впечатление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произв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необычайно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глубокое.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неловко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рассказывать,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висит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придорожном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плакат,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деревни,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надпись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«Equator».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корытцем,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кувшином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воронкой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нехитрое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кувшина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корыто,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напрямую,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воронку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запускает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маленькие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щепки.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метрах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вывески.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движению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щепок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закручивается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стрелке.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ладно.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возвращаемся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экваториальному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отходим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метров.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смеяться,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закручивается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против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часовой!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стекает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ровно,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смутно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припоминаю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школьную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физику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желание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космических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агентств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запускать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ракеты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максимально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близких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экономии,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топлива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сжигается.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решат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метров!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показали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точнейший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грамотного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уехал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смятении,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подозревая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щепки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запихал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магниты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тайно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воронкой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железном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ботинке…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фокус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удался.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журналисты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удивлялись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чудесному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явлению.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вслух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поразмышлял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неплохо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построить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экваторе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отделений,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разгружаться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порционно,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переходя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полушария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полушарие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наблюдая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изменением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направления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вращения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жидкости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писсуаре.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Случившаяся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журналистка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Макеева,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интервью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Горбач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пожалела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аттракцион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мужском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туалете.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поразмыслив,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опроверг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ее: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дамам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кассету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видеозаписью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процесса,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горках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банджи.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НРАВЫ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Спрашиваю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официанток: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этаже.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Боюсь,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донесу!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шутку.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ластами-то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шевели</w:t>
      </w:r>
      <w:r>
        <w:rPr>
          <w:rFonts w:ascii="Arial" w:hAnsi="Arial" w:cs="Arial"/>
        </w:rPr>
        <w:t xml:space="preserve">!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поспеешь.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хамства,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бывало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совке,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по-товарищески,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равных.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демократия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шагает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семимильными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шагами.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нормальные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лки?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официанта.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риторический,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размахе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СПИДа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Африке-то…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шутка.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хера</w:t>
      </w:r>
      <w:r>
        <w:rPr>
          <w:rFonts w:ascii="Arial" w:hAnsi="Arial" w:cs="Arial"/>
        </w:rPr>
        <w:t xml:space="preserve">!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условием: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ваших.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расхохотался.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журналистки.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рж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вздумай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умолял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официант.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Некрасиво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понимает.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смолчать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публику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неплохо.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подзываешь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официантку,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давненько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подходила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накопились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Зов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отвечает: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Ага,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щас!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Вспоминается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молодость…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трогательное.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Население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расслабилось,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указ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буфете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аэропорта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заказ.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тянут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мятые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бумажки,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бармен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насквозь,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злобно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наорал.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дошло,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лениво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артистично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изобразил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виноватую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улыбку,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издевкой.</w:t>
      </w:r>
      <w:r>
        <w:rPr>
          <w:rFonts w:ascii="Arial" w:hAnsi="Arial" w:cs="Arial"/>
        </w:rPr>
        <w:t xml:space="preserve"> 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очереди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отстоял.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проявление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патриотизма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солидарности,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отменял,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сладких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лживых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разговоров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равенстве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Беседую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менеджером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отеля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братьев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посмотреть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сколько-то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стороны.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теория,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возраст,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определяет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поведение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народа.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примеру,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швейцарцам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семьдесят,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немцам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тридцать,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пятнадцать.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сколько?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Девять-десять,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благодарен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правду.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оценкой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согласился.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случившийся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беседе,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сказал: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желаемое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действительное.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три-четыре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возраст.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повезло,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адекватной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попсой.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музыку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рную.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главных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ролях.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выбор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большой,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добра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Штатов!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свезло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ребятам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свезло!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раздражает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назойливость,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попрошайки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интуристам.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«третий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арабы,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индусы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конечно,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африканцы.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навязывает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услуги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продавец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откровенно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левого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курева,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коробки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клеили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соседнем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сарае.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курю.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закуришь!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смысл!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базаре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Момбасе.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пляжу,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прибоя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отелю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подпускают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близко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девок.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отседа</w:t>
      </w:r>
      <w:r>
        <w:rPr>
          <w:rFonts w:ascii="Arial" w:hAnsi="Arial" w:cs="Arial"/>
        </w:rPr>
        <w:t>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Боишься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СПИДа?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Щас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сестру,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красавица,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забирай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ночь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отдаст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25.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(Лирическое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отступление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публичный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замечательные,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премиальные,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смутила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деталь.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раскрасавицы,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открыла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дверь,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бинтовая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повязка,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из-под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торчал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катетер;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лежит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капельницей,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клиент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вскакивает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работает.)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Великое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независимость!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острове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Реюньон,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игом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империализма,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никакие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сест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предлагали.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благодаря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французским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подачкам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пособий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бесплатной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медицины…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Реюньоне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референдум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провозгласить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суверенитет?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Большинство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идею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зарубило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жалеет…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Тонкий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аналогичный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вопрос.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задать.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художником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Бильжо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зашли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магазин,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торгуют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ерундой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туристов.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купил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наряд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воина-масая,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разговорились.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откуда?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Да-да,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оживилась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африканцам,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сражались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независимость.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Ну-ка,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ну-ка,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давайте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поподробней.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знаю.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Ключевой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момент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борьбы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Бостонское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чаепитие.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стараемся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рассмеяться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каменные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легко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тся.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репорт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психиатр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бреда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выслушали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рабочее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время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клиентов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пациентов,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привыкать.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тетку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подначиваем:</w:t>
      </w:r>
      <w:r>
        <w:rPr>
          <w:rFonts w:ascii="Arial" w:hAnsi="Arial" w:cs="Arial"/>
        </w:rPr>
        <w:t xml:space="preserve"> 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подробней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рассказать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африканцам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участие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Бостонском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чаепитии?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собственно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чаепитием.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заставляли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подчинялся,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ссылали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Сибирь.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американцы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приучить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упорно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употреблять…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…да-да,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вместо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больше…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запомнила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правильно?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…как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известно,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опиум.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Продолжайте,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пожалуйста.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продолжает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представился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случай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блеснуть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эрудицией!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нацисты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поучаствовать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колонизации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борьбу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избавились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колониальной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зависимости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американцев,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нацистов.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общего,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разницей,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колонией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Британии,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Америки…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каком-то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магазинов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голливудские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фильмы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английском,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судя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обложкам,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растиражированные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трущобах.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почему-то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сошли!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Манхэттене,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Фултон-стрит,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правой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стороне,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башен-близнецов,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негры,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паспортами,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кино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четыре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доллара!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хотите,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четыре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присылать,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впаривать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отвязались,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осматривать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сувениры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лавке.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смеяться,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чников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догнал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вручил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бумажку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адресом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телефоном</w:t>
      </w:r>
      <w:r>
        <w:rPr>
          <w:rFonts w:ascii="Arial" w:hAnsi="Arial" w:cs="Arial"/>
        </w:rPr>
        <w:t xml:space="preserve">.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предлагал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учредить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Довольно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трогательно…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заезжал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телефон.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мобильной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связи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легко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глубине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пандусы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везде.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инвалидов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колясках,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посмотреть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экзотику.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африканские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дебри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устроена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богатых…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тонкое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впечатление.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аэропорту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типично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местных,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крутым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задком,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стойке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регистрации.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Бедная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обездоленная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девушка,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последние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слетала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Момбасу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пляж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возвращается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нищие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трущобы…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Однако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стоп!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выкладывает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стойку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паспорт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USA,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смазывает,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сбивает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картинку.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сироту!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хочешь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пожалеет.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разбомбит,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настроению.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твоя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Кондолиза…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ЗВЕРИ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Звери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важнейшая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вещь;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летал?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растительность?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дачникам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каким-нибудь.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отрываясь,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обедает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львиная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семья.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Вроде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жрут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мясо,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живописные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жесты,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убийственные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гримасы,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удивительные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звуки!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вызывает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зрителей,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включая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неподдельный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восторг.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Львы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обедают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антилопой…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видишь</w:t>
      </w:r>
      <w:r>
        <w:rPr>
          <w:rFonts w:ascii="Arial" w:hAnsi="Arial" w:cs="Arial"/>
        </w:rPr>
        <w:t xml:space="preserve"> в</w:t>
      </w:r>
      <w:r w:rsidRPr="00E14538">
        <w:rPr>
          <w:rFonts w:ascii="Arial" w:hAnsi="Arial" w:cs="Arial"/>
        </w:rPr>
        <w:t>близи,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возникает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счастья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такого,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пожалуй,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удачи,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огромной!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Антилопу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судьба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назначение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возможности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каком-то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бронекостюме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подползти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львам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распихивая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рыча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дурным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голосом,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отгрызть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антилопы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порцию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карпаччо.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красота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ситуации.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подсматриваешь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побоюсь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таинством.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львиной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семьи,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обычно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пускают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свидетелей.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пускают,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вообще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съедают.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высунувшись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семейную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трапезу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экзотических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красоты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льва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марксистской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гривой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получеловеческими-полузвериными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чертами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записывал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зрелища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чувствовал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подобие,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послевкусие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священного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ужаса.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верилось,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глазами.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наутро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казалось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нереальным!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озеро,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зеркала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покрыты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розовыми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фламинго.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взад-впер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д,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туда-сюда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ломких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ногах,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ещ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тоньше,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Кейт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Мосс.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Фламинго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неплохо,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особенного: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повидали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немало.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количестве.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важно.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Совершенно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испытывает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стодолларовой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банкноты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чемодана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дензнаками.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Десять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фламинго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роскошь,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богатство,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дикая,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нечеловеческая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красота.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смотреть,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некоторым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застают,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например,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птицы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поднимаются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взлетают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носятся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закрывая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розовостью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полнеба.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ехать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берег.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взлетают,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чувствуешь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обманутым.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привыкает,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хочется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большего…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сделаешь.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менее,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думаю,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половины: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тыщ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фламинго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обращая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внимания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принимая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тупых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безобидных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сделаны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антикварной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кожи,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пылилась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сморщивалась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дедушкином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чердаке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запаснике.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близко,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ушами.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слониха.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слон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нок,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беспечный.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совсем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рядом,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плевать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тебя.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царь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Венец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творения?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смешите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придумал,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сравнивать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Каштанкой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колхозной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коровой…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Думаю,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иллюзия,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возникает,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фактически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покупаешь: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уничтожает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природу,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рассовывает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немногих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выживших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красавцев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концлагерям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зоопарков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якобы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тип-топ.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вырубает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лесов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отравляет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морей,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виноват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человеческая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цивилизация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губит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живое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включая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«вершину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эволюции».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сухой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остаток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мудрое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безобидное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существо,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Иллюзия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прекрасна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состояние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впасть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ненадолго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действием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наркотика,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каковым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назвать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Африку,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слетав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снова.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многие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побывавшие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поездки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именно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подсаживаются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встречающийся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термин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наполовину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шутлив.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становится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убогой.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России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средней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полосе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Зайца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увидишь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промелькнувшего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радость.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наступил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грибник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кучу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медвежьего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говна,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адреналину!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Эхе-хе…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Стерильность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цивилизованной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утомляет.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животные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исчезнут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диких,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скажется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ужасным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образом.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принципе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встреченных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пристрелить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привезти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Москву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ртвые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чучела.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уголовной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ответственности.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людьми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здороваются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зовут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приличные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Удивительно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странно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устроен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ДЕТИ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Дети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симпатичные.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Чернота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похожими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зверят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(это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расизма),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повышает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трогательность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притягательность.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жальче,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сопливых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чужих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целом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ведут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приличней,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взрослые.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если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пристают,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деликатно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засовывают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открытое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машины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«pen».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шариковая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ручка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подарок,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навскидку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мобила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принадлежности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среднему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классу,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шуток.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Особо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улицам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бегают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голодранцами,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одеты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какое-то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подобие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формы.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сосредоточенные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лица,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серь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зны,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тоскливая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обязаловка,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наверх,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работящий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накопить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«Нокию».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ид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класс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юных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сопляков-красавцев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улице,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Здрасте,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дети!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Здрасте,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отвечают.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затевает: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Coins!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Money!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берите.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начинаю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мелочь: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русскую,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американскую,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местную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повез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т;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кстати,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ребята,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хватают,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замечаю,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лапки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цепкие.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каждая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старается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побольше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ухватить.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Молодцы…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Раздав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стакан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мелочи,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фотографировать,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говорю: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ну-ка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узнай,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пацанов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других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двадцать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Показательно,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строем.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успел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шоф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рта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раскрыть,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вдруг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вэна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остановился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драный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«форд»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выскочил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сухой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парень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рубахе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короткими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руками.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блажить: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смейте!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делаете?!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делаю?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Нельзя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фотографировать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будете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прибыль!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возмущ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отчитывал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лезешь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свои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дела?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здешний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батюшка.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Даром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сегодня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штатском.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касается.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скажу,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даром,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денег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уже.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даром,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развратить.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потратят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разную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ерунду.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чисто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любопытства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спрашиваю.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интересно,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видите?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вижу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находите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ближайшую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школу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заносите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двести.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официальным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разрешением…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итоге,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малахольный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пастор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испортил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разогнал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детей,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засобирались,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ходу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лихорадочно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вытащил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долларовую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пятерку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тому,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стоял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ближе.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оказалась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очень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симпатичная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девчонка.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Значит,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детям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урок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«кто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хорошо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учится,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будут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деньги».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вышло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«смазливая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девчонка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пропадет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папиках,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толку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ваших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книжек».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Наверное,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хотели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лучше…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Поучительная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история.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Неужели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вложился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рекламу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проституции?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АНГЛИЧАНЕ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Как-то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краях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разговорился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туристом-англичанином.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тут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чувствуешь?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типа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бывшей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союзной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республики,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которая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унесла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сколько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могла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суверенитета.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Нэйс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плайс,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сказал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жутким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акцентом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жителя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какого-то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лка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Лондоном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сразу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разбер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шь,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переспрашивать.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Здесь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красиво.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-таки?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ваше,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привет…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ну…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Наше…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Лондоне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теперь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себя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чувствую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дома.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Город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дальше,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больше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чужой.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Белых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видно…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ты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меня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спрашиваешь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Кению!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вздохнул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пош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фотографировать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обезьян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дорогим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аппаратом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сменной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оптикой,</w:t>
      </w:r>
      <w:r>
        <w:rPr>
          <w:rFonts w:ascii="Arial" w:hAnsi="Arial" w:cs="Arial"/>
        </w:rPr>
        <w:t xml:space="preserve"> и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вс</w:t>
      </w:r>
      <w:r>
        <w:rPr>
          <w:rFonts w:ascii="Arial" w:hAnsi="Arial" w:cs="Arial"/>
        </w:rPr>
        <w:t xml:space="preserve">ё </w:t>
      </w:r>
      <w:r w:rsidRPr="00E14538">
        <w:rPr>
          <w:rFonts w:ascii="Arial" w:hAnsi="Arial" w:cs="Arial"/>
        </w:rPr>
        <w:t>куплено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пенсию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простого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слесаря.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самом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деле,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ему,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бегать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оппозиционные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митинги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наперегонки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русскими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пенсионерами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орать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пядь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земли,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которую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отдаст?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Некогда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человеку,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вон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путешествовать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надо.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Жизнь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короткая…</w:t>
      </w:r>
    </w:p>
    <w:p w:rsidR="00425A5C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Pr="00E14538" w:rsidRDefault="00425A5C" w:rsidP="00237EB5">
      <w:pPr>
        <w:pStyle w:val="Heading6"/>
        <w:spacing w:line="288" w:lineRule="auto"/>
        <w:ind w:firstLine="454"/>
        <w:jc w:val="both"/>
        <w:rPr>
          <w:rFonts w:ascii="Arial" w:hAnsi="Arial" w:cs="Arial"/>
        </w:rPr>
      </w:pPr>
      <w:r w:rsidRPr="00E14538">
        <w:rPr>
          <w:rFonts w:ascii="Arial" w:hAnsi="Arial" w:cs="Arial"/>
        </w:rPr>
        <w:t>ИТОГО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сортире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второго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Шереметьева,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куда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заглянул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прил</w:t>
      </w:r>
      <w:r>
        <w:rPr>
          <w:rFonts w:ascii="Arial" w:hAnsi="Arial" w:cs="Arial"/>
        </w:rPr>
        <w:t>ё</w:t>
      </w:r>
      <w:r w:rsidRPr="00E14538">
        <w:rPr>
          <w:rFonts w:ascii="Arial" w:hAnsi="Arial" w:cs="Arial"/>
        </w:rPr>
        <w:t>те,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вонь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была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покруче,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чем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аналогичном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заведении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базаре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Момбасе.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Но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вода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писсуаре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закручивалась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часовой.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Это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означало,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что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таки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попал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Северное</w:t>
      </w:r>
      <w:r>
        <w:rPr>
          <w:rFonts w:ascii="Arial" w:hAnsi="Arial" w:cs="Arial"/>
        </w:rPr>
        <w:t xml:space="preserve"> </w:t>
      </w:r>
      <w:r w:rsidRPr="00E14538">
        <w:rPr>
          <w:rFonts w:ascii="Arial" w:hAnsi="Arial" w:cs="Arial"/>
        </w:rPr>
        <w:t>полушарие.</w:t>
      </w:r>
    </w:p>
    <w:p w:rsidR="00425A5C" w:rsidRPr="00E14538" w:rsidRDefault="00425A5C" w:rsidP="00237EB5">
      <w:pPr>
        <w:spacing w:line="288" w:lineRule="auto"/>
        <w:ind w:firstLine="454"/>
        <w:rPr>
          <w:rFonts w:ascii="Arial" w:hAnsi="Arial" w:cs="Arial"/>
        </w:rPr>
      </w:pPr>
    </w:p>
    <w:p w:rsidR="00425A5C" w:rsidRDefault="00425A5C" w:rsidP="00237EB5">
      <w:pPr>
        <w:spacing w:line="288" w:lineRule="auto"/>
        <w:ind w:firstLine="454"/>
        <w:jc w:val="right"/>
        <w:rPr>
          <w:rFonts w:ascii="Arial" w:hAnsi="Arial" w:cs="Arial"/>
        </w:rPr>
      </w:pPr>
      <w:r w:rsidRPr="00E14538">
        <w:rPr>
          <w:rFonts w:ascii="Arial" w:hAnsi="Arial" w:cs="Arial"/>
          <w:i/>
          <w:iCs/>
        </w:rPr>
        <w:t>И.С.</w:t>
      </w:r>
      <w:r>
        <w:rPr>
          <w:rFonts w:ascii="Arial" w:hAnsi="Arial" w:cs="Arial"/>
        </w:rPr>
        <w:t xml:space="preserve"> </w:t>
      </w:r>
    </w:p>
    <w:p w:rsidR="00425A5C" w:rsidRDefault="00425A5C" w:rsidP="009D1D92">
      <w:pPr>
        <w:spacing w:line="288" w:lineRule="auto"/>
        <w:ind w:firstLine="454"/>
        <w:rPr>
          <w:rFonts w:ascii="Arial" w:hAnsi="Arial" w:cs="Arial"/>
        </w:rPr>
      </w:pPr>
      <w:r w:rsidRPr="009D1D92">
        <w:rPr>
          <w:rFonts w:ascii="Arial" w:hAnsi="Arial" w:cs="Arial"/>
        </w:rPr>
        <w:pict>
          <v:rect id="_x0000_i1025" style="width:0;height:1.5pt" o:hralign="center" o:hrstd="t" o:hr="t" fillcolor="gray" stroked="f"/>
        </w:pict>
      </w:r>
    </w:p>
    <w:p w:rsidR="00425A5C" w:rsidRDefault="00425A5C" w:rsidP="009D1D92">
      <w:pPr>
        <w:spacing w:line="288" w:lineRule="auto"/>
        <w:ind w:firstLine="454"/>
        <w:rPr>
          <w:rFonts w:ascii="Arial" w:hAnsi="Arial" w:cs="Arial"/>
        </w:rPr>
      </w:pPr>
    </w:p>
    <w:p w:rsidR="00425A5C" w:rsidRDefault="00425A5C" w:rsidP="009D1D92">
      <w:pPr>
        <w:spacing w:line="288" w:lineRule="auto"/>
        <w:ind w:firstLine="454"/>
        <w:rPr>
          <w:rFonts w:ascii="Arial" w:hAnsi="Arial" w:cs="Arial"/>
        </w:rPr>
      </w:pPr>
    </w:p>
    <w:p w:rsidR="00425A5C" w:rsidRPr="009D1D92" w:rsidRDefault="00425A5C" w:rsidP="009D1D92">
      <w:pPr>
        <w:spacing w:line="288" w:lineRule="auto"/>
        <w:ind w:firstLine="454"/>
        <w:rPr>
          <w:color w:val="808080"/>
        </w:rPr>
      </w:pPr>
      <w:r w:rsidRPr="009D1D92">
        <w:rPr>
          <w:color w:val="808080"/>
        </w:rPr>
        <w:t xml:space="preserve">Вообще-то сила Кориолиса заворачивает водяные и воздушные вихри в северном полушарии против часовой стрелки, и по часовой – в в южном. И, конечно же, для проявления сего эффекта 15 метров по обе стороны от экватора ну вовсе недостаточно. Разве что 15 км… – </w:t>
      </w:r>
      <w:r w:rsidRPr="009D1D92">
        <w:rPr>
          <w:i/>
          <w:color w:val="808080"/>
        </w:rPr>
        <w:t>прим. Стаса</w:t>
      </w:r>
      <w:r w:rsidRPr="009D1D92">
        <w:rPr>
          <w:color w:val="808080"/>
        </w:rPr>
        <w:t>.</w:t>
      </w:r>
    </w:p>
    <w:sectPr w:rsidR="00425A5C" w:rsidRPr="009D1D92" w:rsidSect="00507D77">
      <w:pgSz w:w="11906" w:h="16838"/>
      <w:pgMar w:top="567" w:right="567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5C" w:rsidRDefault="00425A5C" w:rsidP="00253562">
      <w:r>
        <w:separator/>
      </w:r>
    </w:p>
  </w:endnote>
  <w:endnote w:type="continuationSeparator" w:id="0">
    <w:p w:rsidR="00425A5C" w:rsidRDefault="00425A5C" w:rsidP="00253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5C" w:rsidRDefault="00425A5C" w:rsidP="00253562">
      <w:r>
        <w:separator/>
      </w:r>
    </w:p>
  </w:footnote>
  <w:footnote w:type="continuationSeparator" w:id="0">
    <w:p w:rsidR="00425A5C" w:rsidRDefault="00425A5C" w:rsidP="00253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embedSystemFonts/>
  <w:bordersDoNotSurroundHeader/>
  <w:bordersDoNotSurroundFooter/>
  <w:stylePaneFormatFilter w:val="3F01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66C"/>
    <w:rsid w:val="000059D6"/>
    <w:rsid w:val="00106016"/>
    <w:rsid w:val="002267D5"/>
    <w:rsid w:val="00237EB5"/>
    <w:rsid w:val="00253562"/>
    <w:rsid w:val="002926D0"/>
    <w:rsid w:val="003D5A17"/>
    <w:rsid w:val="00425A5C"/>
    <w:rsid w:val="00482B73"/>
    <w:rsid w:val="00507D77"/>
    <w:rsid w:val="007126D6"/>
    <w:rsid w:val="008803AC"/>
    <w:rsid w:val="00955434"/>
    <w:rsid w:val="009D1D92"/>
    <w:rsid w:val="00B2366C"/>
    <w:rsid w:val="00BD05F4"/>
    <w:rsid w:val="00CD4A0A"/>
    <w:rsid w:val="00E1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9D6"/>
    <w:pPr>
      <w:widowControl w:val="0"/>
      <w:autoSpaceDE w:val="0"/>
      <w:autoSpaceDN w:val="0"/>
      <w:adjustRightInd w:val="0"/>
      <w:ind w:firstLine="567"/>
      <w:jc w:val="both"/>
    </w:pPr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59D6"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59D6"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59D6"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59D6"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59D6"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0059D6"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5F4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05F4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05F4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D05F4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D05F4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D05F4"/>
    <w:rPr>
      <w:rFonts w:ascii="Calibri" w:hAnsi="Calibri" w:cs="Times New Roman"/>
      <w:b/>
      <w:bCs/>
      <w:lang w:val="ru-RU" w:eastAsia="ru-RU"/>
    </w:rPr>
  </w:style>
  <w:style w:type="paragraph" w:customStyle="1" w:styleId="Epigraph">
    <w:name w:val="Epigraph"/>
    <w:uiPriority w:val="99"/>
    <w:rsid w:val="000059D6"/>
    <w:pPr>
      <w:widowControl w:val="0"/>
      <w:autoSpaceDE w:val="0"/>
      <w:autoSpaceDN w:val="0"/>
      <w:adjustRightInd w:val="0"/>
      <w:ind w:left="3000" w:firstLine="400"/>
      <w:jc w:val="both"/>
    </w:pPr>
    <w:rPr>
      <w:i/>
      <w:iCs/>
      <w:lang w:val="ru-RU" w:eastAsia="ru-RU"/>
    </w:rPr>
  </w:style>
  <w:style w:type="paragraph" w:customStyle="1" w:styleId="EpigraphAuthor">
    <w:name w:val="Epigraph Author"/>
    <w:next w:val="Normal"/>
    <w:uiPriority w:val="99"/>
    <w:rsid w:val="000059D6"/>
    <w:pPr>
      <w:widowControl w:val="0"/>
      <w:autoSpaceDE w:val="0"/>
      <w:autoSpaceDN w:val="0"/>
      <w:adjustRightInd w:val="0"/>
      <w:ind w:left="3000" w:firstLine="400"/>
      <w:jc w:val="both"/>
    </w:pPr>
    <w:rPr>
      <w:b/>
      <w:bCs/>
      <w:lang w:val="ru-RU" w:eastAsia="ru-RU"/>
    </w:rPr>
  </w:style>
  <w:style w:type="paragraph" w:customStyle="1" w:styleId="Annotation">
    <w:name w:val="Annotation"/>
    <w:next w:val="Normal"/>
    <w:uiPriority w:val="99"/>
    <w:rsid w:val="000059D6"/>
    <w:pPr>
      <w:widowControl w:val="0"/>
      <w:autoSpaceDE w:val="0"/>
      <w:autoSpaceDN w:val="0"/>
      <w:adjustRightInd w:val="0"/>
      <w:ind w:firstLine="567"/>
      <w:jc w:val="both"/>
    </w:pPr>
    <w:rPr>
      <w:i/>
      <w:iCs/>
      <w:sz w:val="24"/>
      <w:szCs w:val="24"/>
      <w:lang w:val="ru-RU" w:eastAsia="ru-RU"/>
    </w:rPr>
  </w:style>
  <w:style w:type="paragraph" w:customStyle="1" w:styleId="Cite">
    <w:name w:val="Cite"/>
    <w:next w:val="Normal"/>
    <w:uiPriority w:val="99"/>
    <w:rsid w:val="000059D6"/>
    <w:pPr>
      <w:widowControl w:val="0"/>
      <w:autoSpaceDE w:val="0"/>
      <w:autoSpaceDN w:val="0"/>
      <w:adjustRightInd w:val="0"/>
      <w:ind w:left="1134" w:right="600"/>
      <w:jc w:val="both"/>
    </w:pPr>
    <w:rPr>
      <w:lang w:val="ru-RU" w:eastAsia="ru-RU"/>
    </w:rPr>
  </w:style>
  <w:style w:type="paragraph" w:customStyle="1" w:styleId="CiteAuthor">
    <w:name w:val="Cite Author"/>
    <w:next w:val="Normal"/>
    <w:uiPriority w:val="99"/>
    <w:rsid w:val="000059D6"/>
    <w:pPr>
      <w:widowControl w:val="0"/>
      <w:autoSpaceDE w:val="0"/>
      <w:autoSpaceDN w:val="0"/>
      <w:adjustRightInd w:val="0"/>
      <w:ind w:left="1701" w:right="600"/>
      <w:jc w:val="both"/>
    </w:pPr>
    <w:rPr>
      <w:b/>
      <w:bCs/>
      <w:i/>
      <w:iCs/>
      <w:lang w:val="ru-RU" w:eastAsia="ru-RU"/>
    </w:rPr>
  </w:style>
  <w:style w:type="paragraph" w:customStyle="1" w:styleId="PoemTitle">
    <w:name w:val="Poem Title"/>
    <w:next w:val="Normal"/>
    <w:uiPriority w:val="99"/>
    <w:rsid w:val="000059D6"/>
    <w:pPr>
      <w:widowControl w:val="0"/>
      <w:autoSpaceDE w:val="0"/>
      <w:autoSpaceDN w:val="0"/>
      <w:adjustRightInd w:val="0"/>
      <w:spacing w:before="12"/>
      <w:ind w:left="2000" w:right="600"/>
    </w:pPr>
    <w:rPr>
      <w:b/>
      <w:bCs/>
      <w:sz w:val="24"/>
      <w:szCs w:val="24"/>
      <w:lang w:val="ru-RU" w:eastAsia="ru-RU"/>
    </w:rPr>
  </w:style>
  <w:style w:type="paragraph" w:customStyle="1" w:styleId="Stanza">
    <w:name w:val="Stanza"/>
    <w:next w:val="Normal"/>
    <w:uiPriority w:val="99"/>
    <w:rsid w:val="000059D6"/>
    <w:pPr>
      <w:widowControl w:val="0"/>
      <w:autoSpaceDE w:val="0"/>
      <w:autoSpaceDN w:val="0"/>
      <w:adjustRightInd w:val="0"/>
      <w:ind w:left="2000" w:right="600"/>
    </w:pPr>
    <w:rPr>
      <w:sz w:val="24"/>
      <w:szCs w:val="24"/>
      <w:lang w:val="ru-RU" w:eastAsia="ru-RU"/>
    </w:rPr>
  </w:style>
  <w:style w:type="paragraph" w:customStyle="1" w:styleId="FootNote">
    <w:name w:val="FootNote"/>
    <w:next w:val="Normal"/>
    <w:uiPriority w:val="99"/>
    <w:rsid w:val="000059D6"/>
    <w:pPr>
      <w:widowControl w:val="0"/>
      <w:autoSpaceDE w:val="0"/>
      <w:autoSpaceDN w:val="0"/>
      <w:adjustRightInd w:val="0"/>
      <w:ind w:firstLine="200"/>
      <w:jc w:val="both"/>
    </w:pPr>
    <w:rPr>
      <w:sz w:val="20"/>
      <w:szCs w:val="20"/>
      <w:lang w:val="ru-RU" w:eastAsia="ru-RU"/>
    </w:rPr>
  </w:style>
  <w:style w:type="paragraph" w:customStyle="1" w:styleId="FootNoteEpigraph">
    <w:name w:val="FootNote Epigraph"/>
    <w:uiPriority w:val="99"/>
    <w:rsid w:val="000059D6"/>
    <w:pPr>
      <w:widowControl w:val="0"/>
      <w:autoSpaceDE w:val="0"/>
      <w:autoSpaceDN w:val="0"/>
      <w:adjustRightInd w:val="0"/>
      <w:ind w:left="1500" w:firstLine="400"/>
      <w:jc w:val="both"/>
    </w:pPr>
    <w:rPr>
      <w:i/>
      <w:iCs/>
      <w:sz w:val="18"/>
      <w:szCs w:val="18"/>
      <w:lang w:val="ru-RU" w:eastAsia="ru-RU"/>
    </w:rPr>
  </w:style>
  <w:style w:type="paragraph" w:customStyle="1" w:styleId="FootNoteStanza">
    <w:name w:val="FootNote Stanza"/>
    <w:next w:val="Normal"/>
    <w:uiPriority w:val="99"/>
    <w:rsid w:val="000059D6"/>
    <w:pPr>
      <w:widowControl w:val="0"/>
      <w:autoSpaceDE w:val="0"/>
      <w:autoSpaceDN w:val="0"/>
      <w:adjustRightInd w:val="0"/>
      <w:ind w:left="500" w:right="600"/>
    </w:pPr>
    <w:rPr>
      <w:sz w:val="18"/>
      <w:szCs w:val="18"/>
      <w:lang w:val="ru-RU" w:eastAsia="ru-RU"/>
    </w:rPr>
  </w:style>
  <w:style w:type="paragraph" w:customStyle="1" w:styleId="FootNoteCite">
    <w:name w:val="FootNote Cite"/>
    <w:next w:val="Normal"/>
    <w:uiPriority w:val="99"/>
    <w:rsid w:val="000059D6"/>
    <w:pPr>
      <w:widowControl w:val="0"/>
      <w:autoSpaceDE w:val="0"/>
      <w:autoSpaceDN w:val="0"/>
      <w:adjustRightInd w:val="0"/>
      <w:ind w:left="300" w:right="600"/>
      <w:jc w:val="both"/>
    </w:pPr>
    <w:rPr>
      <w:sz w:val="18"/>
      <w:szCs w:val="18"/>
      <w:lang w:val="ru-RU" w:eastAsia="ru-RU"/>
    </w:rPr>
  </w:style>
  <w:style w:type="paragraph" w:customStyle="1" w:styleId="FootNoteCiteAuthor">
    <w:name w:val="FootNote Cite Author"/>
    <w:next w:val="Normal"/>
    <w:uiPriority w:val="99"/>
    <w:rsid w:val="000059D6"/>
    <w:pPr>
      <w:widowControl w:val="0"/>
      <w:autoSpaceDE w:val="0"/>
      <w:autoSpaceDN w:val="0"/>
      <w:adjustRightInd w:val="0"/>
      <w:ind w:left="350" w:right="600"/>
      <w:jc w:val="both"/>
    </w:pPr>
    <w:rPr>
      <w:b/>
      <w:bCs/>
      <w:i/>
      <w:iCs/>
      <w:sz w:val="18"/>
      <w:szCs w:val="18"/>
      <w:lang w:val="ru-RU" w:eastAsia="ru-RU"/>
    </w:rPr>
  </w:style>
  <w:style w:type="paragraph" w:customStyle="1" w:styleId="FootNotePoemTitle">
    <w:name w:val="FootNote Poem Title"/>
    <w:next w:val="Normal"/>
    <w:uiPriority w:val="99"/>
    <w:rsid w:val="000059D6"/>
    <w:pPr>
      <w:widowControl w:val="0"/>
      <w:autoSpaceDE w:val="0"/>
      <w:autoSpaceDN w:val="0"/>
      <w:adjustRightInd w:val="0"/>
      <w:spacing w:before="12"/>
      <w:ind w:left="2000" w:right="600"/>
    </w:pPr>
    <w:rPr>
      <w:b/>
      <w:bCs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13</Pages>
  <Words>5824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Отходняк после ящика водки</dc:title>
  <dc:subject/>
  <dc:creator>Альфред Кох Игорь Николаевич Свинаренко </dc:creator>
  <cp:keywords/>
  <dc:description/>
  <cp:lastModifiedBy>user</cp:lastModifiedBy>
  <cp:revision>5</cp:revision>
  <dcterms:created xsi:type="dcterms:W3CDTF">2015-09-05T12:21:00Z</dcterms:created>
  <dcterms:modified xsi:type="dcterms:W3CDTF">2016-03-07T10:28:00Z</dcterms:modified>
</cp:coreProperties>
</file>