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D3" w:rsidRPr="00876A04" w:rsidRDefault="009C0ED3" w:rsidP="00876A04">
      <w:pPr>
        <w:spacing w:before="120" w:after="120"/>
        <w:ind w:firstLine="454"/>
        <w:jc w:val="center"/>
        <w:rPr>
          <w:rFonts w:ascii="Arial" w:hAnsi="Arial" w:cs="Arial"/>
          <w:b/>
          <w:sz w:val="28"/>
          <w:szCs w:val="28"/>
        </w:rPr>
      </w:pPr>
      <w:r w:rsidRPr="00876A04">
        <w:rPr>
          <w:rFonts w:ascii="Arial" w:hAnsi="Arial" w:cs="Arial"/>
          <w:b/>
          <w:sz w:val="28"/>
          <w:szCs w:val="28"/>
        </w:rPr>
        <w:t>ВЛАДИМИР ПУТИН И БОЖЕСТВЕННОЕ</w:t>
      </w:r>
    </w:p>
    <w:p w:rsidR="009C0ED3" w:rsidRPr="00876A04" w:rsidRDefault="009C0ED3" w:rsidP="00876A04">
      <w:pPr>
        <w:spacing w:after="0"/>
        <w:ind w:left="3600" w:firstLine="454"/>
        <w:jc w:val="both"/>
        <w:rPr>
          <w:rFonts w:ascii="Arial" w:hAnsi="Arial" w:cs="Arial"/>
          <w:i/>
          <w:sz w:val="24"/>
          <w:szCs w:val="24"/>
        </w:rPr>
      </w:pPr>
      <w:r w:rsidRPr="00876A04">
        <w:rPr>
          <w:rFonts w:ascii="Arial" w:hAnsi="Arial" w:cs="Arial"/>
          <w:i/>
          <w:sz w:val="24"/>
          <w:szCs w:val="24"/>
        </w:rPr>
        <w:t>«Я считаю, честно говоря, и Путина человеком, который был послан России судьбой и Господом в трудный для не</w:t>
      </w:r>
      <w:r>
        <w:rPr>
          <w:rFonts w:ascii="Arial" w:hAnsi="Arial" w:cs="Arial"/>
          <w:i/>
          <w:sz w:val="24"/>
          <w:szCs w:val="24"/>
        </w:rPr>
        <w:t>ё</w:t>
      </w:r>
      <w:r w:rsidRPr="00876A04">
        <w:rPr>
          <w:rFonts w:ascii="Arial" w:hAnsi="Arial" w:cs="Arial"/>
          <w:i/>
          <w:sz w:val="24"/>
          <w:szCs w:val="24"/>
        </w:rPr>
        <w:t xml:space="preserve"> час, для нашей большой, общей н</w:t>
      </w:r>
      <w:r w:rsidRPr="00876A04">
        <w:rPr>
          <w:rFonts w:ascii="Arial" w:hAnsi="Arial" w:cs="Arial"/>
          <w:i/>
          <w:sz w:val="24"/>
          <w:szCs w:val="24"/>
        </w:rPr>
        <w:t>а</w:t>
      </w:r>
      <w:r w:rsidRPr="00876A04">
        <w:rPr>
          <w:rFonts w:ascii="Arial" w:hAnsi="Arial" w:cs="Arial"/>
          <w:i/>
          <w:sz w:val="24"/>
          <w:szCs w:val="24"/>
        </w:rPr>
        <w:t>ции», – сказал Владислав Сурков, первый замест</w:t>
      </w:r>
      <w:r w:rsidRPr="00876A04">
        <w:rPr>
          <w:rFonts w:ascii="Arial" w:hAnsi="Arial" w:cs="Arial"/>
          <w:i/>
          <w:sz w:val="24"/>
          <w:szCs w:val="24"/>
        </w:rPr>
        <w:t>и</w:t>
      </w:r>
      <w:r w:rsidRPr="00876A04">
        <w:rPr>
          <w:rFonts w:ascii="Arial" w:hAnsi="Arial" w:cs="Arial"/>
          <w:i/>
          <w:sz w:val="24"/>
          <w:szCs w:val="24"/>
        </w:rPr>
        <w:t>тель главы администрации президента, в эфире ч</w:t>
      </w:r>
      <w:r w:rsidRPr="00876A04">
        <w:rPr>
          <w:rFonts w:ascii="Arial" w:hAnsi="Arial" w:cs="Arial"/>
          <w:i/>
          <w:sz w:val="24"/>
          <w:szCs w:val="24"/>
        </w:rPr>
        <w:t>е</w:t>
      </w:r>
      <w:r w:rsidRPr="00876A04">
        <w:rPr>
          <w:rFonts w:ascii="Arial" w:hAnsi="Arial" w:cs="Arial"/>
          <w:i/>
          <w:sz w:val="24"/>
          <w:szCs w:val="24"/>
        </w:rPr>
        <w:t>ченского телевидения.</w:t>
      </w:r>
    </w:p>
    <w:p w:rsidR="009C0ED3" w:rsidRPr="00876A04" w:rsidRDefault="009C0ED3" w:rsidP="00876A04">
      <w:pPr>
        <w:spacing w:after="0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876A04">
        <w:rPr>
          <w:rFonts w:ascii="Arial" w:hAnsi="Arial" w:cs="Arial"/>
          <w:i/>
          <w:sz w:val="24"/>
          <w:szCs w:val="24"/>
        </w:rPr>
        <w:t>08.07.2011</w:t>
      </w:r>
    </w:p>
    <w:p w:rsidR="009C0ED3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Владимир Владимирович Путин спит и видит сон. Снится ему, что избрали его П</w:t>
      </w:r>
      <w:r w:rsidRPr="00256B5C">
        <w:rPr>
          <w:rFonts w:ascii="Arial" w:hAnsi="Arial" w:cs="Arial"/>
          <w:sz w:val="24"/>
          <w:szCs w:val="24"/>
        </w:rPr>
        <w:t>а</w:t>
      </w:r>
      <w:r w:rsidRPr="00256B5C">
        <w:rPr>
          <w:rFonts w:ascii="Arial" w:hAnsi="Arial" w:cs="Arial"/>
          <w:sz w:val="24"/>
          <w:szCs w:val="24"/>
        </w:rPr>
        <w:t>пой римским. Вначале он немножко как бы удивляется: как же это могло так получит</w:t>
      </w:r>
      <w:r w:rsidRPr="00256B5C">
        <w:rPr>
          <w:rFonts w:ascii="Arial" w:hAnsi="Arial" w:cs="Arial"/>
          <w:sz w:val="24"/>
          <w:szCs w:val="24"/>
        </w:rPr>
        <w:t>ь</w:t>
      </w:r>
      <w:r w:rsidRPr="00256B5C">
        <w:rPr>
          <w:rFonts w:ascii="Arial" w:hAnsi="Arial" w:cs="Arial"/>
          <w:sz w:val="24"/>
          <w:szCs w:val="24"/>
        </w:rPr>
        <w:t>ся? Но потом вспоминает, что недавно в счётную комиссию кардинальского конклава был внедрён один неприметный человечек. Свой, проверенный, до этого в центризби</w:t>
      </w:r>
      <w:r w:rsidRPr="00256B5C">
        <w:rPr>
          <w:rFonts w:ascii="Arial" w:hAnsi="Arial" w:cs="Arial"/>
          <w:sz w:val="24"/>
          <w:szCs w:val="24"/>
        </w:rPr>
        <w:t>р</w:t>
      </w:r>
      <w:r w:rsidRPr="00256B5C">
        <w:rPr>
          <w:rFonts w:ascii="Arial" w:hAnsi="Arial" w:cs="Arial"/>
          <w:sz w:val="24"/>
          <w:szCs w:val="24"/>
        </w:rPr>
        <w:t>коме у Чурова трудился. Владимир Владимирович от души смеётся, представляя, к</w:t>
      </w:r>
      <w:r w:rsidRPr="00256B5C">
        <w:rPr>
          <w:rFonts w:ascii="Arial" w:hAnsi="Arial" w:cs="Arial"/>
          <w:sz w:val="24"/>
          <w:szCs w:val="24"/>
        </w:rPr>
        <w:t>а</w:t>
      </w:r>
      <w:r w:rsidRPr="00256B5C">
        <w:rPr>
          <w:rFonts w:ascii="Arial" w:hAnsi="Arial" w:cs="Arial"/>
          <w:sz w:val="24"/>
          <w:szCs w:val="24"/>
        </w:rPr>
        <w:t>кие были физиономии у кардиналов, когда они увидели результаты собственного гол</w:t>
      </w:r>
      <w:r w:rsidRPr="00256B5C"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сования.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Пожизненно! – шепчет он. – Вот это я понимаю. И никакой тебе проблемы-2012!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И снится ему, что созывает он особо приближённых кардиналов и обращается к ним – запросто, по-домашнему: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Возлюбленные м</w:t>
      </w:r>
      <w:r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и братья во Христе или, как у нас говорят, братва! Вот знаком-люсь я тут с нашей священной историей и, говоря откровенно, ни черта не понимаю. В ней же сам дьявол ногу сломит</w:t>
      </w:r>
      <w:r>
        <w:rPr>
          <w:rFonts w:ascii="Arial" w:hAnsi="Arial" w:cs="Arial"/>
          <w:sz w:val="24"/>
          <w:szCs w:val="24"/>
        </w:rPr>
        <w:t>!</w:t>
      </w:r>
      <w:r w:rsidRPr="00256B5C">
        <w:rPr>
          <w:rFonts w:ascii="Arial" w:hAnsi="Arial" w:cs="Arial"/>
          <w:sz w:val="24"/>
          <w:szCs w:val="24"/>
        </w:rPr>
        <w:t xml:space="preserve"> Может, хоть вы мне растолкуете, что к чему?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И что же Вашему Святейшеству не вполне понятно? – вежливо спрашивает один из кардиналов.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Да всё! Возьмём хоть самое начало. В первый день Творения Бог сказал: «Да б</w:t>
      </w:r>
      <w:r w:rsidRPr="00256B5C">
        <w:rPr>
          <w:rFonts w:ascii="Arial" w:hAnsi="Arial" w:cs="Arial"/>
          <w:sz w:val="24"/>
          <w:szCs w:val="24"/>
        </w:rPr>
        <w:t>у</w:t>
      </w:r>
      <w:r w:rsidRPr="00256B5C">
        <w:rPr>
          <w:rFonts w:ascii="Arial" w:hAnsi="Arial" w:cs="Arial"/>
          <w:sz w:val="24"/>
          <w:szCs w:val="24"/>
        </w:rPr>
        <w:t>дет свет! И стал свет». Так?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Так, – соглашаются кардиналы.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А вот теперь беру я любой учебник по астрономии и читаю там, что в начале Все-ленной произошёл Большой Взрыв. Что вы мне на это скажете? Как одно с другим с</w:t>
      </w:r>
      <w:r w:rsidRPr="00256B5C"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гласуется?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Изумлённые кардиналы молчат, потом слово берёт самый старый и опытный из них.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Ваше Святейшество, есть такое мнение, что как раз этот пункт Священного П</w:t>
      </w:r>
      <w:r w:rsidRPr="00256B5C">
        <w:rPr>
          <w:rFonts w:ascii="Arial" w:hAnsi="Arial" w:cs="Arial"/>
          <w:sz w:val="24"/>
          <w:szCs w:val="24"/>
        </w:rPr>
        <w:t>и</w:t>
      </w:r>
      <w:r w:rsidRPr="00256B5C">
        <w:rPr>
          <w:rFonts w:ascii="Arial" w:hAnsi="Arial" w:cs="Arial"/>
          <w:sz w:val="24"/>
          <w:szCs w:val="24"/>
        </w:rPr>
        <w:t>сания прекрасно согласуется с новейшими данными науки. Большой Взрыв – это пр</w:t>
      </w:r>
      <w:r w:rsidRPr="00256B5C"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сто научное название акта Божественного Творения...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Э-э, нет! – раздражённо перебивает понтифик. – Ведь Бог, насколько я понимаю, это есть Небесный Глава всего нашего заведения. В смысле, Церкви. Вы что же, хот</w:t>
      </w:r>
      <w:r w:rsidRPr="00256B5C">
        <w:rPr>
          <w:rFonts w:ascii="Arial" w:hAnsi="Arial" w:cs="Arial"/>
          <w:sz w:val="24"/>
          <w:szCs w:val="24"/>
        </w:rPr>
        <w:t>и</w:t>
      </w:r>
      <w:r w:rsidRPr="00256B5C">
        <w:rPr>
          <w:rFonts w:ascii="Arial" w:hAnsi="Arial" w:cs="Arial"/>
          <w:sz w:val="24"/>
          <w:szCs w:val="24"/>
        </w:rPr>
        <w:t>те сказать, что наше высшее руководство причастно к организации взрывов? Думайте, что говорите! Помнится, когда я ещё в Кремле трудился, кое-кто из газетных писак т</w:t>
      </w:r>
      <w:r w:rsidRPr="00256B5C"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же такие идейки подкидывал. Будто мы жилые дома в Москве взорвали. Всё это часть информационной войны против нас. В смысле, против Святого престола и вообще вс</w:t>
      </w:r>
      <w:r w:rsidRPr="00256B5C">
        <w:rPr>
          <w:rFonts w:ascii="Arial" w:hAnsi="Arial" w:cs="Arial"/>
          <w:sz w:val="24"/>
          <w:szCs w:val="24"/>
        </w:rPr>
        <w:t>е</w:t>
      </w:r>
      <w:r w:rsidRPr="00256B5C">
        <w:rPr>
          <w:rFonts w:ascii="Arial" w:hAnsi="Arial" w:cs="Arial"/>
          <w:sz w:val="24"/>
          <w:szCs w:val="24"/>
        </w:rPr>
        <w:t>го святого, что у нас ещё осталось. Понятно? Вот если бы в начале Вселенной была проведена Большая Зачистка или, на худой конец, Большая Точечная Бомбардировка, тогда мы могли бы взять на себя ответственность.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Слово берёт самый молодой и бойкий из кардиналов: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Значит, наша задача – разоблачить и развенчать кощунственную и псевдонау</w:t>
      </w:r>
      <w:r w:rsidRPr="00256B5C">
        <w:rPr>
          <w:rFonts w:ascii="Arial" w:hAnsi="Arial" w:cs="Arial"/>
          <w:sz w:val="24"/>
          <w:szCs w:val="24"/>
        </w:rPr>
        <w:t>ч</w:t>
      </w:r>
      <w:r w:rsidRPr="00256B5C">
        <w:rPr>
          <w:rFonts w:ascii="Arial" w:hAnsi="Arial" w:cs="Arial"/>
          <w:sz w:val="24"/>
          <w:szCs w:val="24"/>
        </w:rPr>
        <w:t>ную теорию Большого Взрыва, выдуманную отдельными безответственными лжеуч</w:t>
      </w:r>
      <w:r w:rsidRPr="00256B5C">
        <w:rPr>
          <w:rFonts w:ascii="Arial" w:hAnsi="Arial" w:cs="Arial"/>
          <w:sz w:val="24"/>
          <w:szCs w:val="24"/>
        </w:rPr>
        <w:t>ё</w:t>
      </w:r>
      <w:r w:rsidRPr="00256B5C">
        <w:rPr>
          <w:rFonts w:ascii="Arial" w:hAnsi="Arial" w:cs="Arial"/>
          <w:sz w:val="24"/>
          <w:szCs w:val="24"/>
        </w:rPr>
        <w:t>ными. Правильно я вас понял?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Эк, куда метнули! – осаждает его Папа. – Зачем же нам против науки идти? Взрыв так взрыв. Но если Взрыв был, то необходимо по данному факту возбудить уг</w:t>
      </w:r>
      <w:r w:rsidRPr="00256B5C"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ловное дело. Найти виновника. И наказать!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Кардиналы тупо молчат. Видно, что такая постановка вопроса для них внове.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Да где же мы его найдём? – бормочет, наконец, кто-то из них.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Какая разница, где! – парирует понтифик. – Где найдём, там и замочим. Хоть в сортире, хоть на седьмом небе.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Как же мы до этого... седьмого неба? – сомневается другой.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Ничего, у нас длинные руки, – успокаивает Папа.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Так ведь срок давности... истёк уже весь. Пятнадцать миллиардов лет, как-никак, прошло.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В делах такого рода срок давности не действует, – чеканит понтифик.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Но если не Бог, то кто же тогда... подозреваемый? – робко спрашивает какой-то кардинал.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Как кто? А про его главного оппонента, так сказать, лидера оппозиции забыли? Тем более</w:t>
      </w:r>
      <w:r>
        <w:rPr>
          <w:rFonts w:ascii="Arial" w:hAnsi="Arial" w:cs="Arial"/>
          <w:sz w:val="24"/>
          <w:szCs w:val="24"/>
        </w:rPr>
        <w:t>,</w:t>
      </w:r>
      <w:r w:rsidRPr="00256B5C">
        <w:rPr>
          <w:rFonts w:ascii="Arial" w:hAnsi="Arial" w:cs="Arial"/>
          <w:sz w:val="24"/>
          <w:szCs w:val="24"/>
        </w:rPr>
        <w:t xml:space="preserve"> Бог ясно сказал: «Да будет свет!». А некие злонамеренные – подчёркиваю: зло</w:t>
      </w:r>
      <w:r>
        <w:rPr>
          <w:rFonts w:ascii="Arial" w:hAnsi="Arial" w:cs="Arial"/>
          <w:sz w:val="24"/>
          <w:szCs w:val="24"/>
        </w:rPr>
        <w:t>-</w:t>
      </w:r>
      <w:r w:rsidRPr="00256B5C">
        <w:rPr>
          <w:rFonts w:ascii="Arial" w:hAnsi="Arial" w:cs="Arial"/>
          <w:sz w:val="24"/>
          <w:szCs w:val="24"/>
        </w:rPr>
        <w:t>на-ме</w:t>
      </w:r>
      <w:r>
        <w:rPr>
          <w:rFonts w:ascii="Arial" w:hAnsi="Arial" w:cs="Arial"/>
          <w:sz w:val="24"/>
          <w:szCs w:val="24"/>
        </w:rPr>
        <w:t>-</w:t>
      </w:r>
      <w:r w:rsidRPr="00256B5C">
        <w:rPr>
          <w:rFonts w:ascii="Arial" w:hAnsi="Arial" w:cs="Arial"/>
          <w:sz w:val="24"/>
          <w:szCs w:val="24"/>
        </w:rPr>
        <w:t>рен</w:t>
      </w:r>
      <w:r>
        <w:rPr>
          <w:rFonts w:ascii="Arial" w:hAnsi="Arial" w:cs="Arial"/>
          <w:sz w:val="24"/>
          <w:szCs w:val="24"/>
        </w:rPr>
        <w:t>-</w:t>
      </w:r>
      <w:r w:rsidRPr="00256B5C">
        <w:rPr>
          <w:rFonts w:ascii="Arial" w:hAnsi="Arial" w:cs="Arial"/>
          <w:sz w:val="24"/>
          <w:szCs w:val="24"/>
        </w:rPr>
        <w:t>ны</w:t>
      </w:r>
      <w:r>
        <w:rPr>
          <w:rFonts w:ascii="Arial" w:hAnsi="Arial" w:cs="Arial"/>
          <w:sz w:val="24"/>
          <w:szCs w:val="24"/>
        </w:rPr>
        <w:t>-</w:t>
      </w:r>
      <w:r w:rsidRPr="00256B5C">
        <w:rPr>
          <w:rFonts w:ascii="Arial" w:hAnsi="Arial" w:cs="Arial"/>
          <w:sz w:val="24"/>
          <w:szCs w:val="24"/>
        </w:rPr>
        <w:t>е лица – устроили Большой Взрыв, чтобы света не было. Вот наша версия! Вы вообще на звёздное небо посматриваете иногда? Оно вам ничего не нап</w:t>
      </w:r>
      <w:r w:rsidRPr="00256B5C"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минает?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Напоминает, – неуверенно отвечают кардиналы. – О Боге...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Да я не о том, – отмахивается понтифик. – Разве оно не напоминает вам картину взрыва множества заложенных террористами фугасов? Есть признаки того, что в мас-штабах всей Вселенной, а возможно, и шире, развёрнута глобальная террористическая сеть. И мы будем с ней бороться!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Кардиналы в растерянности переглядываются.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Меня другое беспокоит, – размышляет вслух Папа. – Как вы думаете, можем мы Отца нашего Небесного привлечь к этому делу в качестве свидетеля? А лучше бы, к</w:t>
      </w:r>
      <w:r w:rsidRPr="00256B5C">
        <w:rPr>
          <w:rFonts w:ascii="Arial" w:hAnsi="Arial" w:cs="Arial"/>
          <w:sz w:val="24"/>
          <w:szCs w:val="24"/>
        </w:rPr>
        <w:t>о</w:t>
      </w:r>
      <w:r w:rsidRPr="00256B5C">
        <w:rPr>
          <w:rFonts w:ascii="Arial" w:hAnsi="Arial" w:cs="Arial"/>
          <w:sz w:val="24"/>
          <w:szCs w:val="24"/>
        </w:rPr>
        <w:t>нечно, потерпевшего? Ну, а главу оппозиции – в качестве подозреваемого?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Вряд ли этот... глава оппозиции на допрос явится, – мямлит один из кардиналов.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– Ну, это пустое, – машет рукой понтифик. – Повестку пришлём. Не явится – дост</w:t>
      </w:r>
      <w:r w:rsidRPr="00256B5C">
        <w:rPr>
          <w:rFonts w:ascii="Arial" w:hAnsi="Arial" w:cs="Arial"/>
          <w:sz w:val="24"/>
          <w:szCs w:val="24"/>
        </w:rPr>
        <w:t>а</w:t>
      </w:r>
      <w:r w:rsidRPr="00256B5C">
        <w:rPr>
          <w:rFonts w:ascii="Arial" w:hAnsi="Arial" w:cs="Arial"/>
          <w:sz w:val="24"/>
          <w:szCs w:val="24"/>
        </w:rPr>
        <w:t>вим приводом. Куда он от нас денется! Мы и не таких бобров раскалывали!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56B5C">
        <w:rPr>
          <w:rFonts w:ascii="Arial" w:hAnsi="Arial" w:cs="Arial"/>
          <w:sz w:val="24"/>
          <w:szCs w:val="24"/>
        </w:rPr>
        <w:t>Кардиналы понуро кивают или вяло бормочут слова одобрения. Кому охота поп</w:t>
      </w:r>
      <w:r w:rsidRPr="00256B5C">
        <w:rPr>
          <w:rFonts w:ascii="Arial" w:hAnsi="Arial" w:cs="Arial"/>
          <w:sz w:val="24"/>
          <w:szCs w:val="24"/>
        </w:rPr>
        <w:t>а</w:t>
      </w:r>
      <w:r w:rsidRPr="00256B5C">
        <w:rPr>
          <w:rFonts w:ascii="Arial" w:hAnsi="Arial" w:cs="Arial"/>
          <w:sz w:val="24"/>
          <w:szCs w:val="24"/>
        </w:rPr>
        <w:t>дать в число организаторов или пособников Большого Взрыва? Голосов против нет, и вопрос о проведении Вселенской Контртеррористической Операции можно считать решённым.</w:t>
      </w:r>
    </w:p>
    <w:p w:rsidR="009C0ED3" w:rsidRPr="00256B5C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C0ED3" w:rsidRPr="00256B5C" w:rsidRDefault="009C0ED3" w:rsidP="00256B5C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256B5C">
        <w:rPr>
          <w:rFonts w:ascii="Arial" w:hAnsi="Arial" w:cs="Arial"/>
          <w:sz w:val="16"/>
          <w:szCs w:val="16"/>
        </w:rPr>
        <w:t>Александр Артемов. Сайт: http://artemov-aleks.livejournal.com/</w:t>
      </w:r>
    </w:p>
    <w:p w:rsidR="009C0ED3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C0ED3" w:rsidRPr="009A04C6" w:rsidRDefault="009C0ED3" w:rsidP="00256B5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9C0ED3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2550E"/>
    <w:rsid w:val="00256B5C"/>
    <w:rsid w:val="00474A8E"/>
    <w:rsid w:val="004C3A93"/>
    <w:rsid w:val="004E7757"/>
    <w:rsid w:val="005067A0"/>
    <w:rsid w:val="007B1B20"/>
    <w:rsid w:val="00876A04"/>
    <w:rsid w:val="009A04C6"/>
    <w:rsid w:val="009C0ED3"/>
    <w:rsid w:val="00A86F82"/>
    <w:rsid w:val="00B9502D"/>
    <w:rsid w:val="00C623FD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759</Words>
  <Characters>4331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ВЛАДИМИР ПУТИН И БОЖЕСТВЕННОЕ</dc:title>
  <dc:subject/>
  <dc:creator>stas</dc:creator>
  <cp:keywords/>
  <dc:description/>
  <cp:lastModifiedBy>user</cp:lastModifiedBy>
  <cp:revision>3</cp:revision>
  <dcterms:created xsi:type="dcterms:W3CDTF">2016-03-09T19:31:00Z</dcterms:created>
  <dcterms:modified xsi:type="dcterms:W3CDTF">2016-03-09T19:46:00Z</dcterms:modified>
</cp:coreProperties>
</file>