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AC7" w:rsidRPr="006D5914" w:rsidRDefault="00FD1AC7" w:rsidP="006D5914">
      <w:pPr>
        <w:spacing w:after="0"/>
        <w:ind w:firstLine="454"/>
        <w:jc w:val="both"/>
        <w:rPr>
          <w:rFonts w:ascii="Arial" w:hAnsi="Arial" w:cs="Arial"/>
          <w:sz w:val="16"/>
          <w:szCs w:val="16"/>
        </w:rPr>
      </w:pPr>
      <w:r w:rsidRPr="006D5914">
        <w:rPr>
          <w:rFonts w:ascii="Arial" w:hAnsi="Arial" w:cs="Arial"/>
          <w:sz w:val="16"/>
          <w:szCs w:val="16"/>
        </w:rPr>
        <w:t>Опубликовано на polka</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center"/>
        <w:rPr>
          <w:rFonts w:ascii="Arial" w:hAnsi="Arial" w:cs="Arial"/>
          <w:b/>
          <w:color w:val="0000FF"/>
          <w:sz w:val="36"/>
          <w:szCs w:val="36"/>
        </w:rPr>
      </w:pPr>
      <w:r w:rsidRPr="006D5914">
        <w:rPr>
          <w:rFonts w:ascii="Arial" w:hAnsi="Arial" w:cs="Arial"/>
          <w:b/>
          <w:color w:val="0000FF"/>
          <w:sz w:val="36"/>
          <w:szCs w:val="36"/>
        </w:rPr>
        <w:t>Самое гнусное интервью, что я читал в своей жизни</w:t>
      </w:r>
    </w:p>
    <w:p w:rsidR="00FD1AC7" w:rsidRPr="006D5914" w:rsidRDefault="00FD1AC7" w:rsidP="006D5914">
      <w:pPr>
        <w:spacing w:after="0"/>
        <w:ind w:firstLine="454"/>
        <w:jc w:val="both"/>
        <w:rPr>
          <w:rFonts w:ascii="Arial" w:hAnsi="Arial" w:cs="Arial"/>
          <w:i/>
          <w:sz w:val="24"/>
          <w:szCs w:val="24"/>
        </w:rPr>
      </w:pPr>
      <w:r w:rsidRPr="006D5914">
        <w:rPr>
          <w:rFonts w:ascii="Arial" w:hAnsi="Arial" w:cs="Arial"/>
          <w:i/>
          <w:sz w:val="24"/>
          <w:szCs w:val="24"/>
        </w:rPr>
        <w:t>Сергей Караганов (личный советник Путина, декан московского элитного ун</w:t>
      </w:r>
      <w:r w:rsidRPr="006D5914">
        <w:rPr>
          <w:rFonts w:ascii="Arial" w:hAnsi="Arial" w:cs="Arial"/>
          <w:i/>
          <w:sz w:val="24"/>
          <w:szCs w:val="24"/>
        </w:rPr>
        <w:t>и</w:t>
      </w:r>
      <w:r w:rsidRPr="006D5914">
        <w:rPr>
          <w:rFonts w:ascii="Arial" w:hAnsi="Arial" w:cs="Arial"/>
          <w:i/>
          <w:sz w:val="24"/>
          <w:szCs w:val="24"/>
        </w:rPr>
        <w:t>верс</w:t>
      </w:r>
      <w:r w:rsidRPr="006D5914">
        <w:rPr>
          <w:rFonts w:ascii="Arial" w:hAnsi="Arial" w:cs="Arial"/>
          <w:i/>
          <w:sz w:val="24"/>
          <w:szCs w:val="24"/>
        </w:rPr>
        <w:t>и</w:t>
      </w:r>
      <w:r w:rsidRPr="006D5914">
        <w:rPr>
          <w:rFonts w:ascii="Arial" w:hAnsi="Arial" w:cs="Arial"/>
          <w:i/>
          <w:sz w:val="24"/>
          <w:szCs w:val="24"/>
        </w:rPr>
        <w:t>тете и ещё много чего) недавно дал интервью немецкому журналу Шпигель (интервью стало реальным хитом в немецких масс-медиа). Насколько я могу знать — интервью на русский нигде и никогда не переводилось (и уж тем более нигде не афишировалось в российских СМИ). Потому перевожу сейчас сам — такое нужно в</w:t>
      </w:r>
      <w:r w:rsidRPr="006D5914">
        <w:rPr>
          <w:rFonts w:ascii="Arial" w:hAnsi="Arial" w:cs="Arial"/>
          <w:i/>
          <w:sz w:val="24"/>
          <w:szCs w:val="24"/>
        </w:rPr>
        <w:t>и</w:t>
      </w:r>
      <w:r w:rsidRPr="006D5914">
        <w:rPr>
          <w:rFonts w:ascii="Arial" w:hAnsi="Arial" w:cs="Arial"/>
          <w:i/>
          <w:sz w:val="24"/>
          <w:szCs w:val="24"/>
        </w:rPr>
        <w:t>деть и знать!!!</w:t>
      </w:r>
    </w:p>
    <w:p w:rsidR="00FD1AC7"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Сергей Александрович, НАТО планирует расширить свою деятел</w:t>
      </w:r>
      <w:r w:rsidRPr="006D5914">
        <w:rPr>
          <w:rFonts w:ascii="Arial" w:hAnsi="Arial" w:cs="Arial"/>
          <w:b/>
          <w:sz w:val="24"/>
          <w:szCs w:val="24"/>
        </w:rPr>
        <w:t>ь</w:t>
      </w:r>
      <w:r w:rsidRPr="006D5914">
        <w:rPr>
          <w:rFonts w:ascii="Arial" w:hAnsi="Arial" w:cs="Arial"/>
          <w:b/>
          <w:sz w:val="24"/>
          <w:szCs w:val="24"/>
        </w:rPr>
        <w:t>ность в восточно</w:t>
      </w:r>
      <w:r>
        <w:rPr>
          <w:rFonts w:ascii="Arial" w:hAnsi="Arial" w:cs="Arial"/>
          <w:b/>
          <w:sz w:val="24"/>
          <w:szCs w:val="24"/>
        </w:rPr>
        <w:t>-</w:t>
      </w:r>
      <w:r w:rsidRPr="006D5914">
        <w:rPr>
          <w:rFonts w:ascii="Arial" w:hAnsi="Arial" w:cs="Arial"/>
          <w:b/>
          <w:sz w:val="24"/>
          <w:szCs w:val="24"/>
        </w:rPr>
        <w:t>европейском регионе НАТО...</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Я уже 8 лет назад говорил о ситуации, близкой к войне.</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Вы имеете в виду с того момента, когда началась война в Грузии?</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Уже тогда доверие между нашими большими противоборствующими странами было близко к нулю. Россия только запускала тогда процесс перевооруж</w:t>
      </w:r>
      <w:r w:rsidRPr="006D5914">
        <w:rPr>
          <w:rFonts w:ascii="Arial" w:hAnsi="Arial" w:cs="Arial"/>
          <w:sz w:val="24"/>
          <w:szCs w:val="24"/>
        </w:rPr>
        <w:t>е</w:t>
      </w:r>
      <w:r w:rsidRPr="006D5914">
        <w:rPr>
          <w:rFonts w:ascii="Arial" w:hAnsi="Arial" w:cs="Arial"/>
          <w:sz w:val="24"/>
          <w:szCs w:val="24"/>
        </w:rPr>
        <w:t>ния. С тех пор ситуация в плане доверия только ухудшилась. Мы заранее предупре</w:t>
      </w:r>
      <w:r w:rsidRPr="006D5914">
        <w:rPr>
          <w:rFonts w:ascii="Arial" w:hAnsi="Arial" w:cs="Arial"/>
          <w:sz w:val="24"/>
          <w:szCs w:val="24"/>
        </w:rPr>
        <w:t>ж</w:t>
      </w:r>
      <w:r w:rsidRPr="006D5914">
        <w:rPr>
          <w:rFonts w:ascii="Arial" w:hAnsi="Arial" w:cs="Arial"/>
          <w:sz w:val="24"/>
          <w:szCs w:val="24"/>
        </w:rPr>
        <w:t>дали НАТО — не нужно приближаться к границам Украины. К счастью, Россия сумела остановить продвижение НАТО в этом направлении. Тем самым опасность войны в Европе в среднесрочной перспективе, пока, снижена. Но та пропаганда, которая сейчас осуществляется, очень напоминает состояние войны.</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Я надеюсь, в смысле пропаганды Вы имеете в виду в том числе и Ро</w:t>
      </w:r>
      <w:r w:rsidRPr="006D5914">
        <w:rPr>
          <w:rFonts w:ascii="Arial" w:hAnsi="Arial" w:cs="Arial"/>
          <w:b/>
          <w:sz w:val="24"/>
          <w:szCs w:val="24"/>
        </w:rPr>
        <w:t>с</w:t>
      </w:r>
      <w:r w:rsidRPr="006D5914">
        <w:rPr>
          <w:rFonts w:ascii="Arial" w:hAnsi="Arial" w:cs="Arial"/>
          <w:b/>
          <w:sz w:val="24"/>
          <w:szCs w:val="24"/>
        </w:rPr>
        <w:t>сию?</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Российские СМИ в этом смысле держатся скромнее в сравнении с н</w:t>
      </w:r>
      <w:r w:rsidRPr="006D5914">
        <w:rPr>
          <w:rFonts w:ascii="Arial" w:hAnsi="Arial" w:cs="Arial"/>
          <w:sz w:val="24"/>
          <w:szCs w:val="24"/>
        </w:rPr>
        <w:t>а</w:t>
      </w:r>
      <w:r w:rsidRPr="006D5914">
        <w:rPr>
          <w:rFonts w:ascii="Arial" w:hAnsi="Arial" w:cs="Arial"/>
          <w:sz w:val="24"/>
          <w:szCs w:val="24"/>
        </w:rPr>
        <w:t>товскими. И главное, вы должны понимать: для России очень важно чувство защище</w:t>
      </w:r>
      <w:r w:rsidRPr="006D5914">
        <w:rPr>
          <w:rFonts w:ascii="Arial" w:hAnsi="Arial" w:cs="Arial"/>
          <w:sz w:val="24"/>
          <w:szCs w:val="24"/>
        </w:rPr>
        <w:t>н</w:t>
      </w:r>
      <w:r w:rsidRPr="006D5914">
        <w:rPr>
          <w:rFonts w:ascii="Arial" w:hAnsi="Arial" w:cs="Arial"/>
          <w:sz w:val="24"/>
          <w:szCs w:val="24"/>
        </w:rPr>
        <w:t>ности от внешнего врага. Мы должны быть готовы ко всему. По этой причине наши СМИ иногда несколько преувеличивают. А что делает Запад? Вы упрекаете нас в том, что мы агрессивны. Ситуация схожа с той, что была в конце 70–ых, начале 80–ых г</w:t>
      </w:r>
      <w:r w:rsidRPr="006D5914">
        <w:rPr>
          <w:rFonts w:ascii="Arial" w:hAnsi="Arial" w:cs="Arial"/>
          <w:sz w:val="24"/>
          <w:szCs w:val="24"/>
        </w:rPr>
        <w:t>о</w:t>
      </w:r>
      <w:r w:rsidRPr="006D5914">
        <w:rPr>
          <w:rFonts w:ascii="Arial" w:hAnsi="Arial" w:cs="Arial"/>
          <w:sz w:val="24"/>
          <w:szCs w:val="24"/>
        </w:rPr>
        <w:t>дов.</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Вы имеете в вижу размещение советских ракет средней дальности и р</w:t>
      </w:r>
      <w:r w:rsidRPr="006D5914">
        <w:rPr>
          <w:rFonts w:ascii="Arial" w:hAnsi="Arial" w:cs="Arial"/>
          <w:b/>
          <w:sz w:val="24"/>
          <w:szCs w:val="24"/>
        </w:rPr>
        <w:t>е</w:t>
      </w:r>
      <w:r w:rsidRPr="006D5914">
        <w:rPr>
          <w:rFonts w:ascii="Arial" w:hAnsi="Arial" w:cs="Arial"/>
          <w:b/>
          <w:sz w:val="24"/>
          <w:szCs w:val="24"/>
        </w:rPr>
        <w:t>акцию американцев на эти действия?</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Советский Союз тогда уже практически развалился изнутри, но тем не менее решил разместить ракетные комплексы СС–20. Начав тем самым совершенно ненужный кризис. Теперь ровно то же самое делает Запад. Вы успокаиваете такие страны, как Польша, Литва и Латвия тем, что размещаете там ракетные комплексы. Но это ведь им совершенно не поможет, это провокация. В случае, если начнётся полн</w:t>
      </w:r>
      <w:r w:rsidRPr="006D5914">
        <w:rPr>
          <w:rFonts w:ascii="Arial" w:hAnsi="Arial" w:cs="Arial"/>
          <w:sz w:val="24"/>
          <w:szCs w:val="24"/>
        </w:rPr>
        <w:t>о</w:t>
      </w:r>
      <w:r w:rsidRPr="006D5914">
        <w:rPr>
          <w:rFonts w:ascii="Arial" w:hAnsi="Arial" w:cs="Arial"/>
          <w:sz w:val="24"/>
          <w:szCs w:val="24"/>
        </w:rPr>
        <w:t>масштабный кризис, это оружие будет уничтожена нами в первую очередь. Россия больше никогда не будет воевать на своей территории!</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то есть, если я Вас сейчас правильно понял — Россия будет н</w:t>
      </w:r>
      <w:r w:rsidRPr="006D5914">
        <w:rPr>
          <w:rFonts w:ascii="Arial" w:hAnsi="Arial" w:cs="Arial"/>
          <w:b/>
          <w:sz w:val="24"/>
          <w:szCs w:val="24"/>
        </w:rPr>
        <w:t>а</w:t>
      </w:r>
      <w:r w:rsidRPr="006D5914">
        <w:rPr>
          <w:rFonts w:ascii="Arial" w:hAnsi="Arial" w:cs="Arial"/>
          <w:b/>
          <w:sz w:val="24"/>
          <w:szCs w:val="24"/>
        </w:rPr>
        <w:t>падать? Двигаться вперёд?</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Вы поймите — сейчас совершенно другое, новое оружие. Ситуация н</w:t>
      </w:r>
      <w:r w:rsidRPr="006D5914">
        <w:rPr>
          <w:rFonts w:ascii="Arial" w:hAnsi="Arial" w:cs="Arial"/>
          <w:sz w:val="24"/>
          <w:szCs w:val="24"/>
        </w:rPr>
        <w:t>а</w:t>
      </w:r>
      <w:r w:rsidRPr="006D5914">
        <w:rPr>
          <w:rFonts w:ascii="Arial" w:hAnsi="Arial" w:cs="Arial"/>
          <w:sz w:val="24"/>
          <w:szCs w:val="24"/>
        </w:rPr>
        <w:t>много хуже, чем 30–40 лет назад.</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Президент Путин пытается убедить свой народ в том, что Европа чуть ли не планирует нападение на Россию. Но это же абсурд! Вы так не счита</w:t>
      </w:r>
      <w:r w:rsidRPr="006D5914">
        <w:rPr>
          <w:rFonts w:ascii="Arial" w:hAnsi="Arial" w:cs="Arial"/>
          <w:b/>
          <w:sz w:val="24"/>
          <w:szCs w:val="24"/>
        </w:rPr>
        <w:t>е</w:t>
      </w:r>
      <w:r w:rsidRPr="006D5914">
        <w:rPr>
          <w:rFonts w:ascii="Arial" w:hAnsi="Arial" w:cs="Arial"/>
          <w:b/>
          <w:sz w:val="24"/>
          <w:szCs w:val="24"/>
        </w:rPr>
        <w:t>те?</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Конечно же, это несколько преувеличено. Но американцы сейчас откр</w:t>
      </w:r>
      <w:r w:rsidRPr="006D5914">
        <w:rPr>
          <w:rFonts w:ascii="Arial" w:hAnsi="Arial" w:cs="Arial"/>
          <w:sz w:val="24"/>
          <w:szCs w:val="24"/>
        </w:rPr>
        <w:t>ы</w:t>
      </w:r>
      <w:r w:rsidRPr="006D5914">
        <w:rPr>
          <w:rFonts w:ascii="Arial" w:hAnsi="Arial" w:cs="Arial"/>
          <w:sz w:val="24"/>
          <w:szCs w:val="24"/>
        </w:rPr>
        <w:t>то говорят о том, что санкции против России призваны сменить власть в России. Это — открытая агрессия, мы должны реагировать.</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Совсем недавно возглавляемый Вами президентский совет опу</w:t>
      </w:r>
      <w:r w:rsidRPr="006D5914">
        <w:rPr>
          <w:rFonts w:ascii="Arial" w:hAnsi="Arial" w:cs="Arial"/>
          <w:b/>
          <w:sz w:val="24"/>
          <w:szCs w:val="24"/>
        </w:rPr>
        <w:t>б</w:t>
      </w:r>
      <w:r w:rsidRPr="006D5914">
        <w:rPr>
          <w:rFonts w:ascii="Arial" w:hAnsi="Arial" w:cs="Arial"/>
          <w:b/>
          <w:sz w:val="24"/>
          <w:szCs w:val="24"/>
        </w:rPr>
        <w:t>ликовал открытый доклад президенту. Я с ним ознакомился подробно. В нём Вы часто говорите о единственно возможном пути для России — возвращении б</w:t>
      </w:r>
      <w:r w:rsidRPr="006D5914">
        <w:rPr>
          <w:rFonts w:ascii="Arial" w:hAnsi="Arial" w:cs="Arial"/>
          <w:b/>
          <w:sz w:val="24"/>
          <w:szCs w:val="24"/>
        </w:rPr>
        <w:t>ы</w:t>
      </w:r>
      <w:r w:rsidRPr="006D5914">
        <w:rPr>
          <w:rFonts w:ascii="Arial" w:hAnsi="Arial" w:cs="Arial"/>
          <w:b/>
          <w:sz w:val="24"/>
          <w:szCs w:val="24"/>
        </w:rPr>
        <w:t>лой мощи. Идея поня</w:t>
      </w:r>
      <w:r w:rsidRPr="006D5914">
        <w:rPr>
          <w:rFonts w:ascii="Arial" w:hAnsi="Arial" w:cs="Arial"/>
          <w:b/>
          <w:sz w:val="24"/>
          <w:szCs w:val="24"/>
        </w:rPr>
        <w:t>т</w:t>
      </w:r>
      <w:r w:rsidRPr="006D5914">
        <w:rPr>
          <w:rFonts w:ascii="Arial" w:hAnsi="Arial" w:cs="Arial"/>
          <w:b/>
          <w:sz w:val="24"/>
          <w:szCs w:val="24"/>
        </w:rPr>
        <w:t>на, но каковы Ваши конкретные предложения?</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В первую очередь мы делаем хорошее дело — хотим противостоять дальнейшей дестабилизации мирового сообщества в будущем. И мы хотим статус в</w:t>
      </w:r>
      <w:r w:rsidRPr="006D5914">
        <w:rPr>
          <w:rFonts w:ascii="Arial" w:hAnsi="Arial" w:cs="Arial"/>
          <w:sz w:val="24"/>
          <w:szCs w:val="24"/>
        </w:rPr>
        <w:t>е</w:t>
      </w:r>
      <w:r w:rsidRPr="006D5914">
        <w:rPr>
          <w:rFonts w:ascii="Arial" w:hAnsi="Arial" w:cs="Arial"/>
          <w:sz w:val="24"/>
          <w:szCs w:val="24"/>
        </w:rPr>
        <w:t>ликой державы, хотим получить его назад. К сожалению, мы просто не можем отк</w:t>
      </w:r>
      <w:r w:rsidRPr="006D5914">
        <w:rPr>
          <w:rFonts w:ascii="Arial" w:hAnsi="Arial" w:cs="Arial"/>
          <w:sz w:val="24"/>
          <w:szCs w:val="24"/>
        </w:rPr>
        <w:t>а</w:t>
      </w:r>
      <w:r w:rsidRPr="006D5914">
        <w:rPr>
          <w:rFonts w:ascii="Arial" w:hAnsi="Arial" w:cs="Arial"/>
          <w:sz w:val="24"/>
          <w:szCs w:val="24"/>
        </w:rPr>
        <w:t>заться от этого — 300 лет отложили свой след в наших генах. Мы хотим стать центром большой Евразии, местом, где царит мир и сотрудничество. К этой Евразии будет пр</w:t>
      </w:r>
      <w:r w:rsidRPr="006D5914">
        <w:rPr>
          <w:rFonts w:ascii="Arial" w:hAnsi="Arial" w:cs="Arial"/>
          <w:sz w:val="24"/>
          <w:szCs w:val="24"/>
        </w:rPr>
        <w:t>и</w:t>
      </w:r>
      <w:r w:rsidRPr="006D5914">
        <w:rPr>
          <w:rFonts w:ascii="Arial" w:hAnsi="Arial" w:cs="Arial"/>
          <w:sz w:val="24"/>
          <w:szCs w:val="24"/>
        </w:rPr>
        <w:t>надлежать и континент Европа.</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Европейцы сейчас не доверяют России, не понимают её политику, считая её странной. Цели Вашего руководства в Москве нам непонятны.</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Вы должны понимать — мы вам сейчас доверяем ровно на 0 процентов. После всех недавних разочарований это естественно. Исходите из этого. Мы делаем нечто, что можно назвать тактическим предупреждением. Цель — вы должны осознать, что мы умнее, сильнее и решительнее, чем вы думаете.</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Например, нас сильно, и причём неприятно, удивил Ваш недавний по</w:t>
      </w:r>
      <w:r w:rsidRPr="006D5914">
        <w:rPr>
          <w:rFonts w:ascii="Arial" w:hAnsi="Arial" w:cs="Arial"/>
          <w:b/>
          <w:sz w:val="24"/>
          <w:szCs w:val="24"/>
        </w:rPr>
        <w:t>д</w:t>
      </w:r>
      <w:r w:rsidRPr="006D5914">
        <w:rPr>
          <w:rFonts w:ascii="Arial" w:hAnsi="Arial" w:cs="Arial"/>
          <w:b/>
          <w:sz w:val="24"/>
          <w:szCs w:val="24"/>
        </w:rPr>
        <w:t>ход к военным действиям в Сирии. Мы как бы не действуем там вместе, но всё же в н</w:t>
      </w:r>
      <w:r w:rsidRPr="006D5914">
        <w:rPr>
          <w:rFonts w:ascii="Arial" w:hAnsi="Arial" w:cs="Arial"/>
          <w:b/>
          <w:sz w:val="24"/>
          <w:szCs w:val="24"/>
        </w:rPr>
        <w:t>е</w:t>
      </w:r>
      <w:r w:rsidRPr="006D5914">
        <w:rPr>
          <w:rFonts w:ascii="Arial" w:hAnsi="Arial" w:cs="Arial"/>
          <w:b/>
          <w:sz w:val="24"/>
          <w:szCs w:val="24"/>
        </w:rPr>
        <w:t>котором смысле сотрудничаем. Но недавно Вы вывели часть своих войск, даже не п</w:t>
      </w:r>
      <w:r w:rsidRPr="006D5914">
        <w:rPr>
          <w:rFonts w:ascii="Arial" w:hAnsi="Arial" w:cs="Arial"/>
          <w:b/>
          <w:sz w:val="24"/>
          <w:szCs w:val="24"/>
        </w:rPr>
        <w:t>о</w:t>
      </w:r>
      <w:r w:rsidRPr="006D5914">
        <w:rPr>
          <w:rFonts w:ascii="Arial" w:hAnsi="Arial" w:cs="Arial"/>
          <w:b/>
          <w:sz w:val="24"/>
          <w:szCs w:val="24"/>
        </w:rPr>
        <w:t>ставив нас об этом в известность. Так доверие не работает...</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Это был очень сильный, прекрасный шаг моего руководства. Мы дейс</w:t>
      </w:r>
      <w:r w:rsidRPr="006D5914">
        <w:rPr>
          <w:rFonts w:ascii="Arial" w:hAnsi="Arial" w:cs="Arial"/>
          <w:sz w:val="24"/>
          <w:szCs w:val="24"/>
        </w:rPr>
        <w:t>т</w:t>
      </w:r>
      <w:r w:rsidRPr="006D5914">
        <w:rPr>
          <w:rFonts w:ascii="Arial" w:hAnsi="Arial" w:cs="Arial"/>
          <w:sz w:val="24"/>
          <w:szCs w:val="24"/>
        </w:rPr>
        <w:t>вуем на основе того, что мы сильнее в этом регионе. Русские может быть не так сил</w:t>
      </w:r>
      <w:r w:rsidRPr="006D5914">
        <w:rPr>
          <w:rFonts w:ascii="Arial" w:hAnsi="Arial" w:cs="Arial"/>
          <w:sz w:val="24"/>
          <w:szCs w:val="24"/>
        </w:rPr>
        <w:t>ь</w:t>
      </w:r>
      <w:r w:rsidRPr="006D5914">
        <w:rPr>
          <w:rFonts w:ascii="Arial" w:hAnsi="Arial" w:cs="Arial"/>
          <w:sz w:val="24"/>
          <w:szCs w:val="24"/>
        </w:rPr>
        <w:t>ны в экономике, в искусстве ведения переговоров, но зато мы прекрасные воины. У вас в Европе политическая система, которая не выдержит испытания временем. Вы не м</w:t>
      </w:r>
      <w:r w:rsidRPr="006D5914">
        <w:rPr>
          <w:rFonts w:ascii="Arial" w:hAnsi="Arial" w:cs="Arial"/>
          <w:sz w:val="24"/>
          <w:szCs w:val="24"/>
        </w:rPr>
        <w:t>о</w:t>
      </w:r>
      <w:r w:rsidRPr="006D5914">
        <w:rPr>
          <w:rFonts w:ascii="Arial" w:hAnsi="Arial" w:cs="Arial"/>
          <w:sz w:val="24"/>
          <w:szCs w:val="24"/>
        </w:rPr>
        <w:t>жете подстраиваться под новые вызовы. Вы слишком приземлённы. Ваш канцлер как–то сказала, что наш президент оторвался от реальности. Так вот — вы слишком реал</w:t>
      </w:r>
      <w:r w:rsidRPr="006D5914">
        <w:rPr>
          <w:rFonts w:ascii="Arial" w:hAnsi="Arial" w:cs="Arial"/>
          <w:sz w:val="24"/>
          <w:szCs w:val="24"/>
        </w:rPr>
        <w:t>ь</w:t>
      </w:r>
      <w:r w:rsidRPr="006D5914">
        <w:rPr>
          <w:rFonts w:ascii="Arial" w:hAnsi="Arial" w:cs="Arial"/>
          <w:sz w:val="24"/>
          <w:szCs w:val="24"/>
        </w:rPr>
        <w:t>ны в этом смысле.</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Нетрудно заметить, что вы в России последнее время активно р</w:t>
      </w:r>
      <w:r w:rsidRPr="006D5914">
        <w:rPr>
          <w:rFonts w:ascii="Arial" w:hAnsi="Arial" w:cs="Arial"/>
          <w:b/>
          <w:sz w:val="24"/>
          <w:szCs w:val="24"/>
        </w:rPr>
        <w:t>а</w:t>
      </w:r>
      <w:r w:rsidRPr="006D5914">
        <w:rPr>
          <w:rFonts w:ascii="Arial" w:hAnsi="Arial" w:cs="Arial"/>
          <w:b/>
          <w:sz w:val="24"/>
          <w:szCs w:val="24"/>
        </w:rPr>
        <w:t>дуетесь нашим неудачам. В частности, тому, что касается нашей проблемы с б</w:t>
      </w:r>
      <w:r w:rsidRPr="006D5914">
        <w:rPr>
          <w:rFonts w:ascii="Arial" w:hAnsi="Arial" w:cs="Arial"/>
          <w:b/>
          <w:sz w:val="24"/>
          <w:szCs w:val="24"/>
        </w:rPr>
        <w:t>е</w:t>
      </w:r>
      <w:r w:rsidRPr="006D5914">
        <w:rPr>
          <w:rFonts w:ascii="Arial" w:hAnsi="Arial" w:cs="Arial"/>
          <w:b/>
          <w:sz w:val="24"/>
          <w:szCs w:val="24"/>
        </w:rPr>
        <w:t>женцами. П</w:t>
      </w:r>
      <w:r w:rsidRPr="006D5914">
        <w:rPr>
          <w:rFonts w:ascii="Arial" w:hAnsi="Arial" w:cs="Arial"/>
          <w:b/>
          <w:sz w:val="24"/>
          <w:szCs w:val="24"/>
        </w:rPr>
        <w:t>о</w:t>
      </w:r>
      <w:r w:rsidRPr="006D5914">
        <w:rPr>
          <w:rFonts w:ascii="Arial" w:hAnsi="Arial" w:cs="Arial"/>
          <w:b/>
          <w:sz w:val="24"/>
          <w:szCs w:val="24"/>
        </w:rPr>
        <w:t>чему так?</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Да, многие мои коллеги часто насмехаются над вами и вашими пр</w:t>
      </w:r>
      <w:r w:rsidRPr="006D5914">
        <w:rPr>
          <w:rFonts w:ascii="Arial" w:hAnsi="Arial" w:cs="Arial"/>
          <w:sz w:val="24"/>
          <w:szCs w:val="24"/>
        </w:rPr>
        <w:t>о</w:t>
      </w:r>
      <w:r w:rsidRPr="006D5914">
        <w:rPr>
          <w:rFonts w:ascii="Arial" w:hAnsi="Arial" w:cs="Arial"/>
          <w:sz w:val="24"/>
          <w:szCs w:val="24"/>
        </w:rPr>
        <w:t>блемами, но я постоянно говорю им, что не нужно быть высокомерными. Ну а так — что ж вы хотите: европейские элиты искали конфронтации с нами — они её нашли. П</w:t>
      </w:r>
      <w:r w:rsidRPr="006D5914">
        <w:rPr>
          <w:rFonts w:ascii="Arial" w:hAnsi="Arial" w:cs="Arial"/>
          <w:sz w:val="24"/>
          <w:szCs w:val="24"/>
        </w:rPr>
        <w:t>о</w:t>
      </w:r>
      <w:r w:rsidRPr="006D5914">
        <w:rPr>
          <w:rFonts w:ascii="Arial" w:hAnsi="Arial" w:cs="Arial"/>
          <w:sz w:val="24"/>
          <w:szCs w:val="24"/>
        </w:rPr>
        <w:t>тому мы не будем помогать Европе, хотя легко могли бы в вопросе с беженцами. Н</w:t>
      </w:r>
      <w:r w:rsidRPr="006D5914">
        <w:rPr>
          <w:rFonts w:ascii="Arial" w:hAnsi="Arial" w:cs="Arial"/>
          <w:sz w:val="24"/>
          <w:szCs w:val="24"/>
        </w:rPr>
        <w:t>а</w:t>
      </w:r>
      <w:r w:rsidRPr="006D5914">
        <w:rPr>
          <w:rFonts w:ascii="Arial" w:hAnsi="Arial" w:cs="Arial"/>
          <w:sz w:val="24"/>
          <w:szCs w:val="24"/>
        </w:rPr>
        <w:t xml:space="preserve">пример, мы могли бы вместе закрыть границы — в этом смысле мы умеем действовать в 10 раз эффективнее чем вы, европейцы. Но вместо этого вы пытаетесь сотрудничать с Турцией. Это позор для вас! Мы придерживаемся нашей жесткой линии, с успехом придерживаемся.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Вы говорите постоянно, что вы разочарованы Европой и тем, что там происходит. Но ведь Россия совсем недавно хотела в Европу? Или Вы хот</w:t>
      </w:r>
      <w:r w:rsidRPr="006D5914">
        <w:rPr>
          <w:rFonts w:ascii="Arial" w:hAnsi="Arial" w:cs="Arial"/>
          <w:b/>
          <w:sz w:val="24"/>
          <w:szCs w:val="24"/>
        </w:rPr>
        <w:t>е</w:t>
      </w:r>
      <w:r w:rsidRPr="006D5914">
        <w:rPr>
          <w:rFonts w:ascii="Arial" w:hAnsi="Arial" w:cs="Arial"/>
          <w:b/>
          <w:sz w:val="24"/>
          <w:szCs w:val="24"/>
        </w:rPr>
        <w:t>ли Европы времён Аденауера и Де Голля и удивлены переменами?</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Да не смешите меня — большинство европейцев хотят тоже именно той Европы, а не современной. В ближайшие десятилетия Европа явно не будет примером для нас, тем, чего нам хочется и что нужно нам.</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В Вашем докладе несколько раз упоминается о том, что примен</w:t>
      </w:r>
      <w:r w:rsidRPr="006D5914">
        <w:rPr>
          <w:rFonts w:ascii="Arial" w:hAnsi="Arial" w:cs="Arial"/>
          <w:b/>
          <w:sz w:val="24"/>
          <w:szCs w:val="24"/>
        </w:rPr>
        <w:t>е</w:t>
      </w:r>
      <w:r w:rsidRPr="006D5914">
        <w:rPr>
          <w:rFonts w:ascii="Arial" w:hAnsi="Arial" w:cs="Arial"/>
          <w:b/>
          <w:sz w:val="24"/>
          <w:szCs w:val="24"/>
        </w:rPr>
        <w:t>ние оружия есть "очевидная и правильная мера в случае, если очевидно затр</w:t>
      </w:r>
      <w:r w:rsidRPr="006D5914">
        <w:rPr>
          <w:rFonts w:ascii="Arial" w:hAnsi="Arial" w:cs="Arial"/>
          <w:b/>
          <w:sz w:val="24"/>
          <w:szCs w:val="24"/>
        </w:rPr>
        <w:t>о</w:t>
      </w:r>
      <w:r w:rsidRPr="006D5914">
        <w:rPr>
          <w:rFonts w:ascii="Arial" w:hAnsi="Arial" w:cs="Arial"/>
          <w:b/>
          <w:sz w:val="24"/>
          <w:szCs w:val="24"/>
        </w:rPr>
        <w:t>нуты инт</w:t>
      </w:r>
      <w:r w:rsidRPr="006D5914">
        <w:rPr>
          <w:rFonts w:ascii="Arial" w:hAnsi="Arial" w:cs="Arial"/>
          <w:b/>
          <w:sz w:val="24"/>
          <w:szCs w:val="24"/>
        </w:rPr>
        <w:t>е</w:t>
      </w:r>
      <w:r w:rsidRPr="006D5914">
        <w:rPr>
          <w:rFonts w:ascii="Arial" w:hAnsi="Arial" w:cs="Arial"/>
          <w:b/>
          <w:sz w:val="24"/>
          <w:szCs w:val="24"/>
        </w:rPr>
        <w:t>ресы государства". Под этим Вы понимаете Украину?</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Кагаранов: Да, безусловно. А кроме того случаи, когда вблизи государства соср</w:t>
      </w:r>
      <w:r w:rsidRPr="006D5914">
        <w:rPr>
          <w:rFonts w:ascii="Arial" w:hAnsi="Arial" w:cs="Arial"/>
          <w:sz w:val="24"/>
          <w:szCs w:val="24"/>
        </w:rPr>
        <w:t>е</w:t>
      </w:r>
      <w:r w:rsidRPr="006D5914">
        <w:rPr>
          <w:rFonts w:ascii="Arial" w:hAnsi="Arial" w:cs="Arial"/>
          <w:sz w:val="24"/>
          <w:szCs w:val="24"/>
        </w:rPr>
        <w:t>дотачиваются серьёзные силы противника.</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Ну то есть Вы к тому, что скопление войск НАТО в балтийских странах — это как раз тот случай?</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Кагаранов: Идея, что мы готовы начать конфронтацию — это же идиотизм. Зачем НАТО собирает там войска, ну скажите, зачем? Вы хоть себе представляете, что сл</w:t>
      </w:r>
      <w:r w:rsidRPr="006D5914">
        <w:rPr>
          <w:rFonts w:ascii="Arial" w:hAnsi="Arial" w:cs="Arial"/>
          <w:sz w:val="24"/>
          <w:szCs w:val="24"/>
        </w:rPr>
        <w:t>у</w:t>
      </w:r>
      <w:r w:rsidRPr="006D5914">
        <w:rPr>
          <w:rFonts w:ascii="Arial" w:hAnsi="Arial" w:cs="Arial"/>
          <w:sz w:val="24"/>
          <w:szCs w:val="24"/>
        </w:rPr>
        <w:t>чится с этими войсками в случае, если действительно будет иметь место открытая конфронтация. Это ваша символическая помощь балтийским странам, не более. Если НАТО начнёт агрессию по отношению к стране, имеющей такой атомный арсенал, как наша — вы будете наказаны.</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Есть планы оживить диалог Россия — НАТО. Как я понимаю, Вы не во</w:t>
      </w:r>
      <w:r w:rsidRPr="006D5914">
        <w:rPr>
          <w:rFonts w:ascii="Arial" w:hAnsi="Arial" w:cs="Arial"/>
          <w:b/>
          <w:sz w:val="24"/>
          <w:szCs w:val="24"/>
        </w:rPr>
        <w:t>с</w:t>
      </w:r>
      <w:r w:rsidRPr="006D5914">
        <w:rPr>
          <w:rFonts w:ascii="Arial" w:hAnsi="Arial" w:cs="Arial"/>
          <w:b/>
          <w:sz w:val="24"/>
          <w:szCs w:val="24"/>
        </w:rPr>
        <w:t>принимаете подобные идеи всерьёз?</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Подобные встречи более нелегитимны. Помимо того, НАТО преврат</w:t>
      </w:r>
      <w:r w:rsidRPr="006D5914">
        <w:rPr>
          <w:rFonts w:ascii="Arial" w:hAnsi="Arial" w:cs="Arial"/>
          <w:sz w:val="24"/>
          <w:szCs w:val="24"/>
        </w:rPr>
        <w:t>и</w:t>
      </w:r>
      <w:r w:rsidRPr="006D5914">
        <w:rPr>
          <w:rFonts w:ascii="Arial" w:hAnsi="Arial" w:cs="Arial"/>
          <w:sz w:val="24"/>
          <w:szCs w:val="24"/>
        </w:rPr>
        <w:t>лось со временем в нечто совершенно иное. Вы начинали, как союз демократических государств с целью защиты себя. Но постепенно это всё превратилось в идею пост</w:t>
      </w:r>
      <w:r w:rsidRPr="006D5914">
        <w:rPr>
          <w:rFonts w:ascii="Arial" w:hAnsi="Arial" w:cs="Arial"/>
          <w:sz w:val="24"/>
          <w:szCs w:val="24"/>
        </w:rPr>
        <w:t>о</w:t>
      </w:r>
      <w:r w:rsidRPr="006D5914">
        <w:rPr>
          <w:rFonts w:ascii="Arial" w:hAnsi="Arial" w:cs="Arial"/>
          <w:sz w:val="24"/>
          <w:szCs w:val="24"/>
        </w:rPr>
        <w:t>янного расширения. Тогда, когда нам был нужен диалог — в 2008 и 2014 годах, шанса на диалог вы нам не предоставили.</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дайте подсчитаю... Вы имеете в виду кризис в Грузии и Украине? П</w:t>
      </w:r>
      <w:r w:rsidRPr="006D5914">
        <w:rPr>
          <w:rFonts w:ascii="Arial" w:hAnsi="Arial" w:cs="Arial"/>
          <w:b/>
          <w:sz w:val="24"/>
          <w:szCs w:val="24"/>
        </w:rPr>
        <w:t>о</w:t>
      </w:r>
      <w:r w:rsidRPr="006D5914">
        <w:rPr>
          <w:rFonts w:ascii="Arial" w:hAnsi="Arial" w:cs="Arial"/>
          <w:b/>
          <w:sz w:val="24"/>
          <w:szCs w:val="24"/>
        </w:rPr>
        <w:t>нятно. Скажите, в Вашем докладе постоянно встречаются такие термины, как "честь", "доблесть", "смелость", "достоинство"... это политическая лексика?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Это то, что действительно имеет ценность для русских людей. В мире Путина, а также в моём мире, просто непредставимо, что честь женщины может быть попрана самым похабным образом.</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Вы намекаете на злополучную рождественскую ночь в Кёльне?</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В России мужчины, которые бы попытались сделать что–то подобное, были бы убиты на месте. Ошибка заключается в том, что, как немцы, так и русские п</w:t>
      </w:r>
      <w:r w:rsidRPr="006D5914">
        <w:rPr>
          <w:rFonts w:ascii="Arial" w:hAnsi="Arial" w:cs="Arial"/>
          <w:sz w:val="24"/>
          <w:szCs w:val="24"/>
        </w:rPr>
        <w:t>о</w:t>
      </w:r>
      <w:r w:rsidRPr="006D5914">
        <w:rPr>
          <w:rFonts w:ascii="Arial" w:hAnsi="Arial" w:cs="Arial"/>
          <w:sz w:val="24"/>
          <w:szCs w:val="24"/>
        </w:rPr>
        <w:t>тратили много лет на поиск неких универсальных ценностей, не понимая по сути, о чём речь. Мы тоже в советское время искали социализм. Ваш поиск демократии очень п</w:t>
      </w:r>
      <w:r w:rsidRPr="006D5914">
        <w:rPr>
          <w:rFonts w:ascii="Arial" w:hAnsi="Arial" w:cs="Arial"/>
          <w:sz w:val="24"/>
          <w:szCs w:val="24"/>
        </w:rPr>
        <w:t>о</w:t>
      </w:r>
      <w:r w:rsidRPr="006D5914">
        <w:rPr>
          <w:rFonts w:ascii="Arial" w:hAnsi="Arial" w:cs="Arial"/>
          <w:sz w:val="24"/>
          <w:szCs w:val="24"/>
        </w:rPr>
        <w:t>хож на тот наш поиск социализма.</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В чём Вы видите ошибки российской внешней политики последн</w:t>
      </w:r>
      <w:r w:rsidRPr="006D5914">
        <w:rPr>
          <w:rFonts w:ascii="Arial" w:hAnsi="Arial" w:cs="Arial"/>
          <w:b/>
          <w:sz w:val="24"/>
          <w:szCs w:val="24"/>
        </w:rPr>
        <w:t>е</w:t>
      </w:r>
      <w:r w:rsidRPr="006D5914">
        <w:rPr>
          <w:rFonts w:ascii="Arial" w:hAnsi="Arial" w:cs="Arial"/>
          <w:b/>
          <w:sz w:val="24"/>
          <w:szCs w:val="24"/>
        </w:rPr>
        <w:t>го вр</w:t>
      </w:r>
      <w:r w:rsidRPr="006D5914">
        <w:rPr>
          <w:rFonts w:ascii="Arial" w:hAnsi="Arial" w:cs="Arial"/>
          <w:b/>
          <w:sz w:val="24"/>
          <w:szCs w:val="24"/>
        </w:rPr>
        <w:t>е</w:t>
      </w:r>
      <w:r w:rsidRPr="006D5914">
        <w:rPr>
          <w:rFonts w:ascii="Arial" w:hAnsi="Arial" w:cs="Arial"/>
          <w:b/>
          <w:sz w:val="24"/>
          <w:szCs w:val="24"/>
        </w:rPr>
        <w:t>мени?</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В том, что в ближайшем прошлом мы не имели никакой внятной пол</w:t>
      </w:r>
      <w:r w:rsidRPr="006D5914">
        <w:rPr>
          <w:rFonts w:ascii="Arial" w:hAnsi="Arial" w:cs="Arial"/>
          <w:sz w:val="24"/>
          <w:szCs w:val="24"/>
        </w:rPr>
        <w:t>и</w:t>
      </w:r>
      <w:r w:rsidRPr="006D5914">
        <w:rPr>
          <w:rFonts w:ascii="Arial" w:hAnsi="Arial" w:cs="Arial"/>
          <w:sz w:val="24"/>
          <w:szCs w:val="24"/>
        </w:rPr>
        <w:t>тики по отношению к нашим ближайшим соседям — постсоветским странам. Единс</w:t>
      </w:r>
      <w:r w:rsidRPr="006D5914">
        <w:rPr>
          <w:rFonts w:ascii="Arial" w:hAnsi="Arial" w:cs="Arial"/>
          <w:sz w:val="24"/>
          <w:szCs w:val="24"/>
        </w:rPr>
        <w:t>т</w:t>
      </w:r>
      <w:r w:rsidRPr="006D5914">
        <w:rPr>
          <w:rFonts w:ascii="Arial" w:hAnsi="Arial" w:cs="Arial"/>
          <w:sz w:val="24"/>
          <w:szCs w:val="24"/>
        </w:rPr>
        <w:t>венное, что мы делали — субвенционировали и покупали элиты. Деньги частично кр</w:t>
      </w:r>
      <w:r w:rsidRPr="006D5914">
        <w:rPr>
          <w:rFonts w:ascii="Arial" w:hAnsi="Arial" w:cs="Arial"/>
          <w:sz w:val="24"/>
          <w:szCs w:val="24"/>
        </w:rPr>
        <w:t>а</w:t>
      </w:r>
      <w:r w:rsidRPr="006D5914">
        <w:rPr>
          <w:rFonts w:ascii="Arial" w:hAnsi="Arial" w:cs="Arial"/>
          <w:sz w:val="24"/>
          <w:szCs w:val="24"/>
        </w:rPr>
        <w:t>лись — с обеих сторон. И, как показал конфликт на Украине, так невозможно избежать глобального кризиса. Вторая наша ошибка — наша политика слишком долго была н</w:t>
      </w:r>
      <w:r w:rsidRPr="006D5914">
        <w:rPr>
          <w:rFonts w:ascii="Arial" w:hAnsi="Arial" w:cs="Arial"/>
          <w:sz w:val="24"/>
          <w:szCs w:val="24"/>
        </w:rPr>
        <w:t>а</w:t>
      </w:r>
      <w:r w:rsidRPr="006D5914">
        <w:rPr>
          <w:rFonts w:ascii="Arial" w:hAnsi="Arial" w:cs="Arial"/>
          <w:sz w:val="24"/>
          <w:szCs w:val="24"/>
        </w:rPr>
        <w:t xml:space="preserve">правлена на исправление ошибок 90–х.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Шпигель: Последний вопрос. Есть ли шансы, что Россия в ближайшем буд</w:t>
      </w:r>
      <w:r w:rsidRPr="006D5914">
        <w:rPr>
          <w:rFonts w:ascii="Arial" w:hAnsi="Arial" w:cs="Arial"/>
          <w:b/>
          <w:sz w:val="24"/>
          <w:szCs w:val="24"/>
        </w:rPr>
        <w:t>у</w:t>
      </w:r>
      <w:r w:rsidRPr="006D5914">
        <w:rPr>
          <w:rFonts w:ascii="Arial" w:hAnsi="Arial" w:cs="Arial"/>
          <w:b/>
          <w:sz w:val="24"/>
          <w:szCs w:val="24"/>
        </w:rPr>
        <w:t>щем будет искать пути к сотрудничеству?</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Прямых и открытых признаний в нашей неправоте вам ожидать не пр</w:t>
      </w:r>
      <w:r w:rsidRPr="006D5914">
        <w:rPr>
          <w:rFonts w:ascii="Arial" w:hAnsi="Arial" w:cs="Arial"/>
          <w:sz w:val="24"/>
          <w:szCs w:val="24"/>
        </w:rPr>
        <w:t>и</w:t>
      </w:r>
      <w:r w:rsidRPr="006D5914">
        <w:rPr>
          <w:rFonts w:ascii="Arial" w:hAnsi="Arial" w:cs="Arial"/>
          <w:sz w:val="24"/>
          <w:szCs w:val="24"/>
        </w:rPr>
        <w:t>ходится — потому как мы правы. На данный момент Россия превратилась в азиатско–европейскую мощную державу. И я был одним из тех, кто обозначил этот путь разв</w:t>
      </w:r>
      <w:r w:rsidRPr="006D5914">
        <w:rPr>
          <w:rFonts w:ascii="Arial" w:hAnsi="Arial" w:cs="Arial"/>
          <w:sz w:val="24"/>
          <w:szCs w:val="24"/>
        </w:rPr>
        <w:t>и</w:t>
      </w:r>
      <w:r w:rsidRPr="006D5914">
        <w:rPr>
          <w:rFonts w:ascii="Arial" w:hAnsi="Arial" w:cs="Arial"/>
          <w:sz w:val="24"/>
          <w:szCs w:val="24"/>
        </w:rPr>
        <w:t>тия, на восток, как верный. Но на данный момент могу сказать, что нам стоит в некот</w:t>
      </w:r>
      <w:r w:rsidRPr="006D5914">
        <w:rPr>
          <w:rFonts w:ascii="Arial" w:hAnsi="Arial" w:cs="Arial"/>
          <w:sz w:val="24"/>
          <w:szCs w:val="24"/>
        </w:rPr>
        <w:t>о</w:t>
      </w:r>
      <w:r w:rsidRPr="006D5914">
        <w:rPr>
          <w:rFonts w:ascii="Arial" w:hAnsi="Arial" w:cs="Arial"/>
          <w:sz w:val="24"/>
          <w:szCs w:val="24"/>
        </w:rPr>
        <w:t>рой степени снова повернуться к Европе. Это единственное, что могу сказать.</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i/>
          <w:sz w:val="20"/>
          <w:szCs w:val="20"/>
        </w:rPr>
      </w:pPr>
      <w:r w:rsidRPr="006D5914">
        <w:rPr>
          <w:rFonts w:ascii="Arial" w:hAnsi="Arial" w:cs="Arial"/>
          <w:i/>
          <w:sz w:val="20"/>
          <w:szCs w:val="20"/>
        </w:rPr>
        <w:t>(От себя — нихуя себе заявы от личного советника президента Российской фед</w:t>
      </w:r>
      <w:r w:rsidRPr="006D5914">
        <w:rPr>
          <w:rFonts w:ascii="Arial" w:hAnsi="Arial" w:cs="Arial"/>
          <w:i/>
          <w:sz w:val="20"/>
          <w:szCs w:val="20"/>
        </w:rPr>
        <w:t>е</w:t>
      </w:r>
      <w:r w:rsidRPr="006D5914">
        <w:rPr>
          <w:rFonts w:ascii="Arial" w:hAnsi="Arial" w:cs="Arial"/>
          <w:i/>
          <w:sz w:val="20"/>
          <w:szCs w:val="20"/>
        </w:rPr>
        <w:t>рации!!!)</w:t>
      </w:r>
    </w:p>
    <w:p w:rsidR="00FD1AC7" w:rsidRPr="006D5914" w:rsidRDefault="00FD1AC7" w:rsidP="006D5914">
      <w:pPr>
        <w:spacing w:after="0"/>
        <w:ind w:firstLine="454"/>
        <w:jc w:val="right"/>
        <w:rPr>
          <w:rFonts w:ascii="Arial" w:hAnsi="Arial" w:cs="Arial"/>
          <w:i/>
          <w:sz w:val="24"/>
          <w:szCs w:val="24"/>
        </w:rPr>
      </w:pPr>
      <w:r w:rsidRPr="006D5914">
        <w:rPr>
          <w:rFonts w:ascii="Arial" w:hAnsi="Arial" w:cs="Arial"/>
          <w:i/>
          <w:sz w:val="24"/>
          <w:szCs w:val="24"/>
        </w:rPr>
        <w:t>Написал Didja, на polka.</w:t>
      </w:r>
    </w:p>
    <w:p w:rsidR="00FD1AC7" w:rsidRDefault="00FD1AC7" w:rsidP="006D5914">
      <w:pPr>
        <w:spacing w:after="0"/>
        <w:ind w:firstLine="454"/>
        <w:jc w:val="both"/>
        <w:rPr>
          <w:rFonts w:ascii="Arial" w:hAnsi="Arial" w:cs="Arial"/>
          <w:sz w:val="24"/>
          <w:szCs w:val="24"/>
        </w:rPr>
      </w:pPr>
      <w:r w:rsidRPr="006D5914">
        <w:rPr>
          <w:rFonts w:ascii="Arial" w:hAnsi="Arial" w:cs="Arial"/>
          <w:sz w:val="24"/>
          <w:szCs w:val="24"/>
        </w:rPr>
        <w:pict>
          <v:rect id="_x0000_i1025" style="width:0;height:1.5pt" o:hralign="center" o:hrstd="t" o:hr="t" fillcolor="gray" stroked="f"/>
        </w:pict>
      </w:r>
    </w:p>
    <w:p w:rsidR="00FD1AC7"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center"/>
        <w:rPr>
          <w:rFonts w:ascii="Arial" w:hAnsi="Arial" w:cs="Arial"/>
          <w:b/>
          <w:sz w:val="28"/>
          <w:szCs w:val="28"/>
        </w:rPr>
      </w:pPr>
      <w:r w:rsidRPr="006D5914">
        <w:rPr>
          <w:rFonts w:ascii="Arial" w:hAnsi="Arial" w:cs="Arial"/>
          <w:b/>
          <w:sz w:val="28"/>
          <w:szCs w:val="28"/>
        </w:rPr>
        <w:t>все комментарии (593)</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Didja: "Русские может быть не так сильны в экономике, в искусстве ведения перег</w:t>
      </w:r>
      <w:r w:rsidRPr="006D5914">
        <w:rPr>
          <w:rFonts w:ascii="Arial" w:hAnsi="Arial" w:cs="Arial"/>
          <w:sz w:val="24"/>
          <w:szCs w:val="24"/>
        </w:rPr>
        <w:t>о</w:t>
      </w:r>
      <w:r w:rsidRPr="006D5914">
        <w:rPr>
          <w:rFonts w:ascii="Arial" w:hAnsi="Arial" w:cs="Arial"/>
          <w:sz w:val="24"/>
          <w:szCs w:val="24"/>
        </w:rPr>
        <w:t>воров, но зато мы прекрасные воины."</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Мы слабы умом и не умеем договариваться, зато мы умеем пиздить тех, кто и</w:t>
      </w:r>
      <w:r w:rsidRPr="006D5914">
        <w:rPr>
          <w:rFonts w:ascii="Arial" w:hAnsi="Arial" w:cs="Arial"/>
          <w:sz w:val="24"/>
          <w:szCs w:val="24"/>
        </w:rPr>
        <w:t>н</w:t>
      </w:r>
      <w:r w:rsidRPr="006D5914">
        <w:rPr>
          <w:rFonts w:ascii="Arial" w:hAnsi="Arial" w:cs="Arial"/>
          <w:sz w:val="24"/>
          <w:szCs w:val="24"/>
        </w:rPr>
        <w:t>теллигентнее нас.</w:t>
      </w:r>
      <w:r>
        <w:rPr>
          <w:rFonts w:ascii="Arial" w:hAnsi="Arial" w:cs="Arial"/>
          <w:sz w:val="24"/>
          <w:szCs w:val="24"/>
        </w:rPr>
        <w:t xml:space="preserve"> </w:t>
      </w:r>
      <w:r w:rsidRPr="006D5914">
        <w:rPr>
          <w:rFonts w:ascii="Arial" w:hAnsi="Arial" w:cs="Arial"/>
          <w:sz w:val="24"/>
          <w:szCs w:val="24"/>
        </w:rPr>
        <w:t xml:space="preserve">Это всё, что нужно знать о мировоззрении этого человека.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GeneGali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GeneGali: но зато мы прекрасные воины</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Чеченские войны это хорошо доказали. Видимо, это такое боевое словесное дзюдо — чтобы читатель задохнулся от возмущения.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bau · ответить ↑ </w:t>
      </w:r>
    </w:p>
    <w:p w:rsidR="00FD1AC7"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bau: Просто чеченские воины оказались еще прекраснее. А сейчас, получая еж</w:t>
      </w:r>
      <w:r w:rsidRPr="006D5914">
        <w:rPr>
          <w:rFonts w:ascii="Arial" w:hAnsi="Arial" w:cs="Arial"/>
          <w:sz w:val="24"/>
          <w:szCs w:val="24"/>
        </w:rPr>
        <w:t>е</w:t>
      </w:r>
      <w:r w:rsidRPr="006D5914">
        <w:rPr>
          <w:rFonts w:ascii="Arial" w:hAnsi="Arial" w:cs="Arial"/>
          <w:sz w:val="24"/>
          <w:szCs w:val="24"/>
        </w:rPr>
        <w:t>дневно по 1 млрд рублей в день, прекрасные чеченские воины служат Путину. Поэтому Караганов считает, что вместе они теперь самые прекрасные воины на планете.</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Русский с чеченцем — братья навек! (С)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trommo11 · ответить ↑ </w:t>
      </w: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GeneGali: Самое приятное во всей этой истории, что Запад, на конец–то, стал серьезно воспринимать угрозы всех этих слабоумных идиотов.</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 счастью, Россия серьезно пиздить никого не может. Полностью обосралась в Чечне, с военной точки зрения, кто бы к</w:t>
      </w:r>
      <w:r>
        <w:rPr>
          <w:rFonts w:ascii="Arial" w:hAnsi="Arial" w:cs="Arial"/>
          <w:sz w:val="24"/>
          <w:szCs w:val="24"/>
        </w:rPr>
        <w:t>то</w:t>
      </w:r>
      <w:r w:rsidRPr="006D5914">
        <w:rPr>
          <w:rFonts w:ascii="Arial" w:hAnsi="Arial" w:cs="Arial"/>
          <w:sz w:val="24"/>
          <w:szCs w:val="24"/>
        </w:rPr>
        <w:t xml:space="preserve"> бы, политически, к этому н</w:t>
      </w:r>
      <w:r>
        <w:rPr>
          <w:rFonts w:ascii="Arial" w:hAnsi="Arial" w:cs="Arial"/>
          <w:sz w:val="24"/>
          <w:szCs w:val="24"/>
        </w:rPr>
        <w:t>и</w:t>
      </w:r>
      <w:r w:rsidRPr="006D5914">
        <w:rPr>
          <w:rFonts w:ascii="Arial" w:hAnsi="Arial" w:cs="Arial"/>
          <w:sz w:val="24"/>
          <w:szCs w:val="24"/>
        </w:rPr>
        <w:t xml:space="preserve"> относился. Пр</w:t>
      </w:r>
      <w:r w:rsidRPr="006D5914">
        <w:rPr>
          <w:rFonts w:ascii="Arial" w:hAnsi="Arial" w:cs="Arial"/>
          <w:sz w:val="24"/>
          <w:szCs w:val="24"/>
        </w:rPr>
        <w:t>и</w:t>
      </w:r>
      <w:r w:rsidRPr="006D5914">
        <w:rPr>
          <w:rFonts w:ascii="Arial" w:hAnsi="Arial" w:cs="Arial"/>
          <w:sz w:val="24"/>
          <w:szCs w:val="24"/>
        </w:rPr>
        <w:t>шлось полностью заливать деньгами, иначе — кирдык и смена политического руков</w:t>
      </w:r>
      <w:r w:rsidRPr="006D5914">
        <w:rPr>
          <w:rFonts w:ascii="Arial" w:hAnsi="Arial" w:cs="Arial"/>
          <w:sz w:val="24"/>
          <w:szCs w:val="24"/>
        </w:rPr>
        <w:t>о</w:t>
      </w:r>
      <w:r w:rsidRPr="006D5914">
        <w:rPr>
          <w:rFonts w:ascii="Arial" w:hAnsi="Arial" w:cs="Arial"/>
          <w:sz w:val="24"/>
          <w:szCs w:val="24"/>
        </w:rPr>
        <w:t>дства. Уже можно сказать, обосралась и в Украине, с военной точки зрения (Крым не в счет, там была другая ситуация). Так, что если и решит ебануть ЯО по кому–то, то еб</w:t>
      </w:r>
      <w:r w:rsidRPr="006D5914">
        <w:rPr>
          <w:rFonts w:ascii="Arial" w:hAnsi="Arial" w:cs="Arial"/>
          <w:sz w:val="24"/>
          <w:szCs w:val="24"/>
        </w:rPr>
        <w:t>а</w:t>
      </w:r>
      <w:r w:rsidRPr="006D5914">
        <w:rPr>
          <w:rFonts w:ascii="Arial" w:hAnsi="Arial" w:cs="Arial"/>
          <w:sz w:val="24"/>
          <w:szCs w:val="24"/>
        </w:rPr>
        <w:t>нет на 2/3 сама по себе (по Воронежу), т.к. половина ракет вообще не взлетит по ра</w:t>
      </w:r>
      <w:r w:rsidRPr="006D5914">
        <w:rPr>
          <w:rFonts w:ascii="Arial" w:hAnsi="Arial" w:cs="Arial"/>
          <w:sz w:val="24"/>
          <w:szCs w:val="24"/>
        </w:rPr>
        <w:t>з</w:t>
      </w:r>
      <w:r w:rsidRPr="006D5914">
        <w:rPr>
          <w:rFonts w:ascii="Arial" w:hAnsi="Arial" w:cs="Arial"/>
          <w:sz w:val="24"/>
          <w:szCs w:val="24"/>
        </w:rPr>
        <w:t>ным причинам, еще часть — будет сбита над своей же территорией, еще часть — по подлету, и хотя таки есть вероятность, что некоторая часть достигнет целей, но ответка же, блядь, будет ужасающей. Для поцреотов, которые хотят поиграть в во</w:t>
      </w:r>
      <w:r w:rsidRPr="006D5914">
        <w:rPr>
          <w:rFonts w:ascii="Arial" w:hAnsi="Arial" w:cs="Arial"/>
          <w:sz w:val="24"/>
          <w:szCs w:val="24"/>
        </w:rPr>
        <w:t>й</w:t>
      </w:r>
      <w:r w:rsidRPr="006D5914">
        <w:rPr>
          <w:rFonts w:ascii="Arial" w:hAnsi="Arial" w:cs="Arial"/>
          <w:sz w:val="24"/>
          <w:szCs w:val="24"/>
        </w:rPr>
        <w:t>нушку, пусть посмотрят хроники и результаты войны в Заливе (при Буше старшем), войны в Юг</w:t>
      </w:r>
      <w:r w:rsidRPr="006D5914">
        <w:rPr>
          <w:rFonts w:ascii="Arial" w:hAnsi="Arial" w:cs="Arial"/>
          <w:sz w:val="24"/>
          <w:szCs w:val="24"/>
        </w:rPr>
        <w:t>о</w:t>
      </w:r>
      <w:r w:rsidRPr="006D5914">
        <w:rPr>
          <w:rFonts w:ascii="Arial" w:hAnsi="Arial" w:cs="Arial"/>
          <w:sz w:val="24"/>
          <w:szCs w:val="24"/>
        </w:rPr>
        <w:t>славии (при Клинтоне) — такая учесть ждет и Россию в случае, если на</w:t>
      </w:r>
      <w:r w:rsidRPr="006D5914">
        <w:rPr>
          <w:rFonts w:ascii="Arial" w:hAnsi="Arial" w:cs="Arial"/>
          <w:sz w:val="24"/>
          <w:szCs w:val="24"/>
        </w:rPr>
        <w:t>ч</w:t>
      </w:r>
      <w:r w:rsidRPr="006D5914">
        <w:rPr>
          <w:rFonts w:ascii="Arial" w:hAnsi="Arial" w:cs="Arial"/>
          <w:sz w:val="24"/>
          <w:szCs w:val="24"/>
        </w:rPr>
        <w:t xml:space="preserve">нет рыпаться серьезно.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Shalansa · ответить ↑ </w:t>
      </w: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w:t>
      </w:r>
    </w:p>
    <w:p w:rsidR="00FD1AC7" w:rsidRPr="006D5914" w:rsidRDefault="00FD1AC7" w:rsidP="006D5914">
      <w:pPr>
        <w:spacing w:after="0"/>
        <w:ind w:firstLine="454"/>
        <w:jc w:val="both"/>
        <w:rPr>
          <w:rFonts w:ascii="Arial" w:hAnsi="Arial" w:cs="Arial"/>
          <w:sz w:val="24"/>
          <w:szCs w:val="24"/>
        </w:rPr>
      </w:pPr>
      <w:r>
        <w:rPr>
          <w:rFonts w:ascii="Arial" w:hAnsi="Arial" w:cs="Arial"/>
          <w:sz w:val="24"/>
          <w:szCs w:val="24"/>
        </w:rPr>
        <w:t>…</w:t>
      </w:r>
      <w:r w:rsidRPr="006D5914">
        <w:rPr>
          <w:rFonts w:ascii="Arial" w:hAnsi="Arial" w:cs="Arial"/>
          <w:sz w:val="24"/>
          <w:szCs w:val="24"/>
        </w:rPr>
        <w:t>Сельское хозяйство, по всем понятиям, в РФ проёбано. При чём с гарантией. Здесь теперь всегда будет дорого, нерасиво и гавно. Так как порвали всю систему (п</w:t>
      </w:r>
      <w:r w:rsidRPr="006D5914">
        <w:rPr>
          <w:rFonts w:ascii="Arial" w:hAnsi="Arial" w:cs="Arial"/>
          <w:sz w:val="24"/>
          <w:szCs w:val="24"/>
        </w:rPr>
        <w:t>о</w:t>
      </w:r>
      <w:r w:rsidRPr="006D5914">
        <w:rPr>
          <w:rFonts w:ascii="Arial" w:hAnsi="Arial" w:cs="Arial"/>
          <w:sz w:val="24"/>
          <w:szCs w:val="24"/>
        </w:rPr>
        <w:t>ле–склад–переработка — потребитель) к ебеням. Воткнув на каждом переходе посре</w:t>
      </w:r>
      <w:r w:rsidRPr="006D5914">
        <w:rPr>
          <w:rFonts w:ascii="Arial" w:hAnsi="Arial" w:cs="Arial"/>
          <w:sz w:val="24"/>
          <w:szCs w:val="24"/>
        </w:rPr>
        <w:t>д</w:t>
      </w:r>
      <w:r w:rsidRPr="006D5914">
        <w:rPr>
          <w:rFonts w:ascii="Arial" w:hAnsi="Arial" w:cs="Arial"/>
          <w:sz w:val="24"/>
          <w:szCs w:val="24"/>
        </w:rPr>
        <w:t>ников. Был задел с 70 по 80 когда начали вроде бы выбираться. Н</w:t>
      </w:r>
      <w:r w:rsidRPr="006D5914">
        <w:rPr>
          <w:rFonts w:ascii="Arial" w:hAnsi="Arial" w:cs="Arial"/>
          <w:sz w:val="24"/>
          <w:szCs w:val="24"/>
        </w:rPr>
        <w:t>а</w:t>
      </w:r>
      <w:r w:rsidRPr="006D5914">
        <w:rPr>
          <w:rFonts w:ascii="Arial" w:hAnsi="Arial" w:cs="Arial"/>
          <w:sz w:val="24"/>
          <w:szCs w:val="24"/>
        </w:rPr>
        <w:t>тырили технологий по выставкам, начали производить оборудование и строить новые предприятия. Но тут... Сейчас же что бы они не пытались — будет дорого. Так как н</w:t>
      </w:r>
      <w:r w:rsidRPr="006D5914">
        <w:rPr>
          <w:rFonts w:ascii="Arial" w:hAnsi="Arial" w:cs="Arial"/>
          <w:sz w:val="24"/>
          <w:szCs w:val="24"/>
        </w:rPr>
        <w:t>е</w:t>
      </w:r>
      <w:r w:rsidRPr="006D5914">
        <w:rPr>
          <w:rFonts w:ascii="Arial" w:hAnsi="Arial" w:cs="Arial"/>
          <w:sz w:val="24"/>
          <w:szCs w:val="24"/>
        </w:rPr>
        <w:t xml:space="preserve">возможно строить систему пропустив первые важные шаги.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Makasyaba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Dremazawr: На самом деле было бы очень интересно сравнить молочку белору</w:t>
      </w:r>
      <w:r w:rsidRPr="006D5914">
        <w:rPr>
          <w:rFonts w:ascii="Arial" w:hAnsi="Arial" w:cs="Arial"/>
          <w:sz w:val="24"/>
          <w:szCs w:val="24"/>
        </w:rPr>
        <w:t>с</w:t>
      </w:r>
      <w:r w:rsidRPr="006D5914">
        <w:rPr>
          <w:rFonts w:ascii="Arial" w:hAnsi="Arial" w:cs="Arial"/>
          <w:sz w:val="24"/>
          <w:szCs w:val="24"/>
        </w:rPr>
        <w:t xml:space="preserve">сую, росийскую и японскую. Или те же колбасные изделия украинские, российские и японские.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posg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posg: Ну с японскими колбасами сложно сравнивать. Они просто другие. Нет пр</w:t>
      </w:r>
      <w:r w:rsidRPr="006D5914">
        <w:rPr>
          <w:rFonts w:ascii="Arial" w:hAnsi="Arial" w:cs="Arial"/>
          <w:sz w:val="24"/>
          <w:szCs w:val="24"/>
        </w:rPr>
        <w:t>и</w:t>
      </w:r>
      <w:r w:rsidRPr="006D5914">
        <w:rPr>
          <w:rFonts w:ascii="Arial" w:hAnsi="Arial" w:cs="Arial"/>
          <w:sz w:val="24"/>
          <w:szCs w:val="24"/>
        </w:rPr>
        <w:t>вычного набора специй, поэтому вкус непривычный на первое время. А белорусские с российскими — сравнимы. Молочка Вам не понравится японская. Сам предпочитаю парное, от проверенного "поставщика". Японская, она непривычная, хотя если распр</w:t>
      </w:r>
      <w:r w:rsidRPr="006D5914">
        <w:rPr>
          <w:rFonts w:ascii="Arial" w:hAnsi="Arial" w:cs="Arial"/>
          <w:sz w:val="24"/>
          <w:szCs w:val="24"/>
        </w:rPr>
        <w:t>о</w:t>
      </w:r>
      <w:r w:rsidRPr="006D5914">
        <w:rPr>
          <w:rFonts w:ascii="Arial" w:hAnsi="Arial" w:cs="Arial"/>
          <w:sz w:val="24"/>
          <w:szCs w:val="24"/>
        </w:rPr>
        <w:t>бовать — вполне хороша, правда больше соевых напитков, но тут, видимо в силу ме</w:t>
      </w:r>
      <w:r w:rsidRPr="006D5914">
        <w:rPr>
          <w:rFonts w:ascii="Arial" w:hAnsi="Arial" w:cs="Arial"/>
          <w:sz w:val="24"/>
          <w:szCs w:val="24"/>
        </w:rPr>
        <w:t>н</w:t>
      </w:r>
      <w:r w:rsidRPr="006D5914">
        <w:rPr>
          <w:rFonts w:ascii="Arial" w:hAnsi="Arial" w:cs="Arial"/>
          <w:sz w:val="24"/>
          <w:szCs w:val="24"/>
        </w:rPr>
        <w:t>талитета. Не встречал японской сметаны и кефиров. В Южно–Сахалинске несколько магазинов специализирующихся на японских товарах. А мне пришлось четыре раза в прошлом году мотаться через ЮС. И в этом уже трижды. Соусы — вкуснее, тут даже спорить глупо. Выбор богаче и диапазон вкусов шире. Правда не все будут Вам поня</w:t>
      </w:r>
      <w:r w:rsidRPr="006D5914">
        <w:rPr>
          <w:rFonts w:ascii="Arial" w:hAnsi="Arial" w:cs="Arial"/>
          <w:sz w:val="24"/>
          <w:szCs w:val="24"/>
        </w:rPr>
        <w:t>т</w:t>
      </w:r>
      <w:r w:rsidRPr="006D5914">
        <w:rPr>
          <w:rFonts w:ascii="Arial" w:hAnsi="Arial" w:cs="Arial"/>
          <w:sz w:val="24"/>
          <w:szCs w:val="24"/>
        </w:rPr>
        <w:t>ны. Не в силу того, что считаю Вас в чём–то ущербным — это просто стандартная р</w:t>
      </w:r>
      <w:r w:rsidRPr="006D5914">
        <w:rPr>
          <w:rFonts w:ascii="Arial" w:hAnsi="Arial" w:cs="Arial"/>
          <w:sz w:val="24"/>
          <w:szCs w:val="24"/>
        </w:rPr>
        <w:t>е</w:t>
      </w:r>
      <w:r w:rsidRPr="006D5914">
        <w:rPr>
          <w:rFonts w:ascii="Arial" w:hAnsi="Arial" w:cs="Arial"/>
          <w:sz w:val="24"/>
          <w:szCs w:val="24"/>
        </w:rPr>
        <w:t>акция на них. И я к ним привыкал относительно долго, и коллеги мои, с коими путеш</w:t>
      </w:r>
      <w:r w:rsidRPr="006D5914">
        <w:rPr>
          <w:rFonts w:ascii="Arial" w:hAnsi="Arial" w:cs="Arial"/>
          <w:sz w:val="24"/>
          <w:szCs w:val="24"/>
        </w:rPr>
        <w:t>е</w:t>
      </w:r>
      <w:r w:rsidRPr="006D5914">
        <w:rPr>
          <w:rFonts w:ascii="Arial" w:hAnsi="Arial" w:cs="Arial"/>
          <w:sz w:val="24"/>
          <w:szCs w:val="24"/>
        </w:rPr>
        <w:t>ствовать довелось. Кому–то понравились, кому–то не очень. Тут — дело вкуса. Сыры — мне больше нравятся белорусские. В основном за счёт разнообразия ассортимента. При этом напоминаю, что мы сравниваем японские, белорусские и российские молочку и колбасы. Так же не исключаю, что часть продуктов тупо не везут через море в силу причины "А у них там такое есть, покупать не будут". В самой Японии не был, посему оставляю такой вариант вполне реальным. Кстати, с Норвежскими тоже можно сравн</w:t>
      </w:r>
      <w:r w:rsidRPr="006D5914">
        <w:rPr>
          <w:rFonts w:ascii="Arial" w:hAnsi="Arial" w:cs="Arial"/>
          <w:sz w:val="24"/>
          <w:szCs w:val="24"/>
        </w:rPr>
        <w:t>и</w:t>
      </w:r>
      <w:r w:rsidRPr="006D5914">
        <w:rPr>
          <w:rFonts w:ascii="Arial" w:hAnsi="Arial" w:cs="Arial"/>
          <w:sz w:val="24"/>
          <w:szCs w:val="24"/>
        </w:rPr>
        <w:t xml:space="preserve">вать. И российская и белорусская продукции вполне сравнимы.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Dremazawr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Dremazawr: итого: японское хорошо, но совершенно другое, можно сказать чуждое для нашего вкуса. Может таки с европейцами корректней сравнивать качество?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posg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posg: Я не сказал "чуждое" я сказал "непривычное". Кому–то суши нравятся, кому–то нет. Дело вкуса. А про Норвегию я написал. Вполне сравнимо. Это мой личный опыт. С немецкими и испанскими сравнивали друзья. Сравнимо. Тут уместно вспомнить анекдот про уникальный рецепт заварки чая. С ключевой фразой "Главное не жалеть заварки". Не покупай то, что дешевле — не будет разочарования. Нужно руководств</w:t>
      </w:r>
      <w:r w:rsidRPr="006D5914">
        <w:rPr>
          <w:rFonts w:ascii="Arial" w:hAnsi="Arial" w:cs="Arial"/>
          <w:sz w:val="24"/>
          <w:szCs w:val="24"/>
        </w:rPr>
        <w:t>о</w:t>
      </w:r>
      <w:r w:rsidRPr="006D5914">
        <w:rPr>
          <w:rFonts w:ascii="Arial" w:hAnsi="Arial" w:cs="Arial"/>
          <w:sz w:val="24"/>
          <w:szCs w:val="24"/>
        </w:rPr>
        <w:t xml:space="preserve">ваться хотя бы обонянием.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Dremazawr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Dremazawr: В 2009 для решения определенных вопросов был вынужден некоторое время прожить в РФ, а именно Саратове. Молочку после неудачных попыток забросил себе подбирать, могу и без нее, не принципиально. С мясом обстояло дело хуже. У м</w:t>
      </w:r>
      <w:r w:rsidRPr="006D5914">
        <w:rPr>
          <w:rFonts w:ascii="Arial" w:hAnsi="Arial" w:cs="Arial"/>
          <w:sz w:val="24"/>
          <w:szCs w:val="24"/>
        </w:rPr>
        <w:t>е</w:t>
      </w:r>
      <w:r w:rsidRPr="006D5914">
        <w:rPr>
          <w:rFonts w:ascii="Arial" w:hAnsi="Arial" w:cs="Arial"/>
          <w:sz w:val="24"/>
          <w:szCs w:val="24"/>
        </w:rPr>
        <w:t>ня в голове не укладывается, как можно так портить мясо. Перебрал уйму колбас мес</w:t>
      </w:r>
      <w:r w:rsidRPr="006D5914">
        <w:rPr>
          <w:rFonts w:ascii="Arial" w:hAnsi="Arial" w:cs="Arial"/>
          <w:sz w:val="24"/>
          <w:szCs w:val="24"/>
        </w:rPr>
        <w:t>т</w:t>
      </w:r>
      <w:r w:rsidRPr="006D5914">
        <w:rPr>
          <w:rFonts w:ascii="Arial" w:hAnsi="Arial" w:cs="Arial"/>
          <w:sz w:val="24"/>
          <w:szCs w:val="24"/>
        </w:rPr>
        <w:t>ного производителя — нет. Мясо, шинка, балык и т.д. — визуально да, на вкус нет. З</w:t>
      </w:r>
      <w:r w:rsidRPr="006D5914">
        <w:rPr>
          <w:rFonts w:ascii="Arial" w:hAnsi="Arial" w:cs="Arial"/>
          <w:sz w:val="24"/>
          <w:szCs w:val="24"/>
        </w:rPr>
        <w:t>а</w:t>
      </w:r>
      <w:r w:rsidRPr="006D5914">
        <w:rPr>
          <w:rFonts w:ascii="Arial" w:hAnsi="Arial" w:cs="Arial"/>
          <w:sz w:val="24"/>
          <w:szCs w:val="24"/>
        </w:rPr>
        <w:t xml:space="preserve">думался, пошел на рынок, приобрел мясо, сам приготовил — оно. Ладно, значит дело не в мясе, а в том как приготавливают — отправляемся по кабакам. Ну как из хорошего куска мяса можно сделать подошву — не понимаю. Следующим этапом была гипотеза, что тут просто у людей такой специфический вкус. Заморочился, доставил со Львова набор домашнего мяса и колбас. — местному населению пришлось очень по вкусу, долго восторгались.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Уехал так и не получив ответы на вопросы: "как и зачем?".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posg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posg: В 2009 уже в Саратове приличную продукцию выдавал только Ликсар. Водка "Ярило", Дамский каприз, бальзамы саратовские. Остальное было бестолковым. Там степи хорошие, так даже хлеб, который в Оренбурге пекут, белый, душистый, найти нельзя было. Вы бы ещё дореволюционные времена вспомнили. Ещё по тамошнему времени запомнились низкие цены.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Dremazawr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Dremazawr: "уже" — это вы хотите сказать, что сейчас еще хуже все стало?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posg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Dremazawr: А сейчас стало лучше?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joshi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Какой жырный троллятина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FreakII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Didja: Он гений. Обычный гений. Практически невозможно излагать эти мысли и не привлечь внимания санитаров. А он смог!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Portal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Portal: Он — отражение коллективного бессознательного в России. Я думаю, его специально заманили, чтобы воочию понаблюдать в лабораторных условиях и выр</w:t>
      </w:r>
      <w:r w:rsidRPr="006D5914">
        <w:rPr>
          <w:rFonts w:ascii="Arial" w:hAnsi="Arial" w:cs="Arial"/>
          <w:sz w:val="24"/>
          <w:szCs w:val="24"/>
        </w:rPr>
        <w:t>а</w:t>
      </w:r>
      <w:r w:rsidRPr="006D5914">
        <w:rPr>
          <w:rFonts w:ascii="Arial" w:hAnsi="Arial" w:cs="Arial"/>
          <w:sz w:val="24"/>
          <w:szCs w:val="24"/>
        </w:rPr>
        <w:t>ботать комплекс мероприятий для борьбы с заразной формой прогрессирующей ш</w:t>
      </w:r>
      <w:r w:rsidRPr="006D5914">
        <w:rPr>
          <w:rFonts w:ascii="Arial" w:hAnsi="Arial" w:cs="Arial"/>
          <w:sz w:val="24"/>
          <w:szCs w:val="24"/>
        </w:rPr>
        <w:t>и</w:t>
      </w:r>
      <w:r w:rsidRPr="006D5914">
        <w:rPr>
          <w:rFonts w:ascii="Arial" w:hAnsi="Arial" w:cs="Arial"/>
          <w:sz w:val="24"/>
          <w:szCs w:val="24"/>
        </w:rPr>
        <w:t xml:space="preserve">зофрении, что одолела нынешних россиян. А этот дурашка и рад — думал, что у него интервью берут и, знай, распинается. Такой успех немецких журналистов.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Shalansa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Выхожу я,</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И не дробно, как дятел,</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А неспешно говорю и сурово:</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"Израильская, — говорю, — военщина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Известна всему свету!</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Как мать, — говорю, — и как женщина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Требую их к ответу!</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Который год я вдовая,</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Все счастье — мимо,</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Но я стоять готовая</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За дело мира!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Как мать вам заявляю и как женщина!.."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DHK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Portal: Прям 1 в 1 с моими мыслями, сильно сказали!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Didja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Didja: Вот я не понимаю, это же один в один то, что умные люди пытались вбить в голову вате много лет назад, только без высокопарства. Нам нахуй не нужна политика и экономика, мы «прекрасные воины» (ояебу!) и мы будем жить по законам военного времени. Путин не может и не будет строить демократическое государство в совр</w:t>
      </w:r>
      <w:r w:rsidRPr="006D5914">
        <w:rPr>
          <w:rFonts w:ascii="Arial" w:hAnsi="Arial" w:cs="Arial"/>
          <w:sz w:val="24"/>
          <w:szCs w:val="24"/>
        </w:rPr>
        <w:t>е</w:t>
      </w:r>
      <w:r w:rsidRPr="006D5914">
        <w:rPr>
          <w:rFonts w:ascii="Arial" w:hAnsi="Arial" w:cs="Arial"/>
          <w:sz w:val="24"/>
          <w:szCs w:val="24"/>
        </w:rPr>
        <w:t>менных условиях, потому он будет строить милитаристическое образование идеолог</w:t>
      </w:r>
      <w:r w:rsidRPr="006D5914">
        <w:rPr>
          <w:rFonts w:ascii="Arial" w:hAnsi="Arial" w:cs="Arial"/>
          <w:sz w:val="24"/>
          <w:szCs w:val="24"/>
        </w:rPr>
        <w:t>и</w:t>
      </w:r>
      <w:r w:rsidRPr="006D5914">
        <w:rPr>
          <w:rFonts w:ascii="Arial" w:hAnsi="Arial" w:cs="Arial"/>
          <w:sz w:val="24"/>
          <w:szCs w:val="24"/>
        </w:rPr>
        <w:t>чески осеменённое культом предков.</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Если это не фашизм по всем ключевым признакам (реваншизм, милитаризм, культ предков, ревизионизм, остракизм инакомыслящих и проч.), то я уж и не знаю, что такое фашизм. Если бы победа на нацизмом не была бы частью культа предков, то сейчас бы восстанавливали честь поруганного Европой Гитлера, зуб даю.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BAHO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BAHO: По поводу Гитлера.. дада, понимаю, что только что споткнулся о закон Г</w:t>
      </w:r>
      <w:r w:rsidRPr="006D5914">
        <w:rPr>
          <w:rFonts w:ascii="Arial" w:hAnsi="Arial" w:cs="Arial"/>
          <w:sz w:val="24"/>
          <w:szCs w:val="24"/>
        </w:rPr>
        <w:t>о</w:t>
      </w:r>
      <w:r w:rsidRPr="006D5914">
        <w:rPr>
          <w:rFonts w:ascii="Arial" w:hAnsi="Arial" w:cs="Arial"/>
          <w:sz w:val="24"/>
          <w:szCs w:val="24"/>
        </w:rPr>
        <w:t>двина, но всё же.</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Я серьёзно, а вовсе не для красного словца. Представляю как сейчас кремлёвские пропагандоны сокрушаются и жалеют, что история развела нас с Гитларом по разные стороны конфликта. Ведь был бы замечательный шанс оседлать мощную и всё ещё популярную в узких кругах идеологию культа силы враждебную застойной Европе и её гнилой политической демократии. А сейчас приходится ебать себе мозг и придумывать как бы это так свести эту самую Европку и нацизм в одно уравнение.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BAHO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BAHO: Вам имеет смысл перечитать интервью. Вас подводит предвзятость. Ни о какой жизни по законам военного времени речь не идёт. Речь идёт о симметричности ответа. Как тут уже отметили. Как денежки СССР — так подавай сюда, а как догов</w:t>
      </w:r>
      <w:r w:rsidRPr="006D5914">
        <w:rPr>
          <w:rFonts w:ascii="Arial" w:hAnsi="Arial" w:cs="Arial"/>
          <w:sz w:val="24"/>
          <w:szCs w:val="24"/>
        </w:rPr>
        <w:t>о</w:t>
      </w:r>
      <w:r w:rsidRPr="006D5914">
        <w:rPr>
          <w:rFonts w:ascii="Arial" w:hAnsi="Arial" w:cs="Arial"/>
          <w:sz w:val="24"/>
          <w:szCs w:val="24"/>
        </w:rPr>
        <w:t>рённости с СССР, так вас тут не стояло. Правда не до конца согласен с автором ко</w:t>
      </w:r>
      <w:r w:rsidRPr="006D5914">
        <w:rPr>
          <w:rFonts w:ascii="Arial" w:hAnsi="Arial" w:cs="Arial"/>
          <w:sz w:val="24"/>
          <w:szCs w:val="24"/>
        </w:rPr>
        <w:t>м</w:t>
      </w:r>
      <w:r w:rsidRPr="006D5914">
        <w:rPr>
          <w:rFonts w:ascii="Arial" w:hAnsi="Arial" w:cs="Arial"/>
          <w:sz w:val="24"/>
          <w:szCs w:val="24"/>
        </w:rPr>
        <w:t>мента. Он говорит, что фактически мы из Европы не ушли. Но ехидно хочется поинт</w:t>
      </w:r>
      <w:r w:rsidRPr="006D5914">
        <w:rPr>
          <w:rFonts w:ascii="Arial" w:hAnsi="Arial" w:cs="Arial"/>
          <w:sz w:val="24"/>
          <w:szCs w:val="24"/>
        </w:rPr>
        <w:t>е</w:t>
      </w:r>
      <w:r w:rsidRPr="006D5914">
        <w:rPr>
          <w:rFonts w:ascii="Arial" w:hAnsi="Arial" w:cs="Arial"/>
          <w:sz w:val="24"/>
          <w:szCs w:val="24"/>
        </w:rPr>
        <w:t>ресоваться. В Чехословакии, в Польше, в ГДР, в Венгрии стояли войска СССР. Их се</w:t>
      </w:r>
      <w:r w:rsidRPr="006D5914">
        <w:rPr>
          <w:rFonts w:ascii="Arial" w:hAnsi="Arial" w:cs="Arial"/>
          <w:sz w:val="24"/>
          <w:szCs w:val="24"/>
        </w:rPr>
        <w:t>й</w:t>
      </w:r>
      <w:r w:rsidRPr="006D5914">
        <w:rPr>
          <w:rFonts w:ascii="Arial" w:hAnsi="Arial" w:cs="Arial"/>
          <w:sz w:val="24"/>
          <w:szCs w:val="24"/>
        </w:rPr>
        <w:t>час там нет. Они ушли на территорию России. Зато теперь там стоят войска НАТО. Об чём, собствеено и говорит Караганов. Мы поверили, вы нас надули, а сейчас возм</w:t>
      </w:r>
      <w:r w:rsidRPr="006D5914">
        <w:rPr>
          <w:rFonts w:ascii="Arial" w:hAnsi="Arial" w:cs="Arial"/>
          <w:sz w:val="24"/>
          <w:szCs w:val="24"/>
        </w:rPr>
        <w:t>у</w:t>
      </w:r>
      <w:r w:rsidRPr="006D5914">
        <w:rPr>
          <w:rFonts w:ascii="Arial" w:hAnsi="Arial" w:cs="Arial"/>
          <w:sz w:val="24"/>
          <w:szCs w:val="24"/>
        </w:rPr>
        <w:t xml:space="preserve">щаетесь, почему мы вам не верим. Вы нас надули в военном отношении, так чего вы возмущаетесь, что мы готовимся к драке? Или РФ не надо тренировать свою армию? Так тут правило — не будешь содержать свою — будешь содержать чужую. А что из этого выходит — можно вполне посмотреть. Один из тезисов — РФ не боится драки и не будет идти на поводу у угрожающих ей.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Dremazawr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Dremazawr: Симметричный ответ в стиле Путина, дада.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Ваши войска ушли из соцлагеря Европы потому что их оттуда попросили и это б</w:t>
      </w:r>
      <w:r w:rsidRPr="006D5914">
        <w:rPr>
          <w:rFonts w:ascii="Arial" w:hAnsi="Arial" w:cs="Arial"/>
          <w:sz w:val="24"/>
          <w:szCs w:val="24"/>
        </w:rPr>
        <w:t>ы</w:t>
      </w:r>
      <w:r w:rsidRPr="006D5914">
        <w:rPr>
          <w:rFonts w:ascii="Arial" w:hAnsi="Arial" w:cs="Arial"/>
          <w:sz w:val="24"/>
          <w:szCs w:val="24"/>
        </w:rPr>
        <w:t>ло не НАТО, а сами государства, которых что–то задолбало. «Идите домой! Водки нет!» помните? Я помню. И после очередного падения bearly on top, европейцы сами стали приглашать НАТО к себе потому, что оно обеспечивало не только безопасность, но и экономическую стабильность, уверенность в завтрашнем дне, и что архиважно не было при этом дутым пузырём из понтов.</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Так что нету никакого симметричного ответа, есть только очередные угрозы пер</w:t>
      </w:r>
      <w:r w:rsidRPr="006D5914">
        <w:rPr>
          <w:rFonts w:ascii="Arial" w:hAnsi="Arial" w:cs="Arial"/>
          <w:sz w:val="24"/>
          <w:szCs w:val="24"/>
        </w:rPr>
        <w:t>е</w:t>
      </w:r>
      <w:r w:rsidRPr="006D5914">
        <w:rPr>
          <w:rFonts w:ascii="Arial" w:hAnsi="Arial" w:cs="Arial"/>
          <w:sz w:val="24"/>
          <w:szCs w:val="24"/>
        </w:rPr>
        <w:t>ебать ядерной дубиной, если что–то не по нашему. НАТО — требует да предлагает, Россия — требует, не предлагая ничего кроме «войны не на своей территории».</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И уж никак не Кремлю что–то пиздеть про договорённости, после того как он по</w:t>
      </w:r>
      <w:r w:rsidRPr="006D5914">
        <w:rPr>
          <w:rFonts w:ascii="Arial" w:hAnsi="Arial" w:cs="Arial"/>
          <w:sz w:val="24"/>
          <w:szCs w:val="24"/>
        </w:rPr>
        <w:t>д</w:t>
      </w:r>
      <w:r w:rsidRPr="006D5914">
        <w:rPr>
          <w:rFonts w:ascii="Arial" w:hAnsi="Arial" w:cs="Arial"/>
          <w:sz w:val="24"/>
          <w:szCs w:val="24"/>
        </w:rPr>
        <w:t>тёрся Будапештским меморандумом. Казуистику про «подписали–не–подписали» о</w:t>
      </w:r>
      <w:r w:rsidRPr="006D5914">
        <w:rPr>
          <w:rFonts w:ascii="Arial" w:hAnsi="Arial" w:cs="Arial"/>
          <w:sz w:val="24"/>
          <w:szCs w:val="24"/>
        </w:rPr>
        <w:t>с</w:t>
      </w:r>
      <w:r w:rsidRPr="006D5914">
        <w:rPr>
          <w:rFonts w:ascii="Arial" w:hAnsi="Arial" w:cs="Arial"/>
          <w:sz w:val="24"/>
          <w:szCs w:val="24"/>
        </w:rPr>
        <w:t xml:space="preserve">тавьте юристам — вначале было Слово России и слово оказалось матерным и жидким. Положить болт на программу ядерного разоружения, а потом что–то пиздеть про мир — это так по советски, товарищ.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BAHO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BAHO: Вот Вам я верю. Войска СССР попросили — и они ушли. Не скажете — кто? Или всё–таки это Горбачёвское соглашение о сокращении войск в одностороннем п</w:t>
      </w:r>
      <w:r w:rsidRPr="006D5914">
        <w:rPr>
          <w:rFonts w:ascii="Arial" w:hAnsi="Arial" w:cs="Arial"/>
          <w:sz w:val="24"/>
          <w:szCs w:val="24"/>
        </w:rPr>
        <w:t>о</w:t>
      </w:r>
      <w:r w:rsidRPr="006D5914">
        <w:rPr>
          <w:rFonts w:ascii="Arial" w:hAnsi="Arial" w:cs="Arial"/>
          <w:sz w:val="24"/>
          <w:szCs w:val="24"/>
        </w:rPr>
        <w:t xml:space="preserve">рядке?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Dremazawr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Dremazawr: Его же только Горбачёв подписал, правда?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Соглашение лишь подвело черту под закономерными процессами того времени компроментировавшими и советскую армию как «защитников», и сам СССР как конк</w:t>
      </w:r>
      <w:r w:rsidRPr="006D5914">
        <w:rPr>
          <w:rFonts w:ascii="Arial" w:hAnsi="Arial" w:cs="Arial"/>
          <w:sz w:val="24"/>
          <w:szCs w:val="24"/>
        </w:rPr>
        <w:t>у</w:t>
      </w:r>
      <w:r w:rsidRPr="006D5914">
        <w:rPr>
          <w:rFonts w:ascii="Arial" w:hAnsi="Arial" w:cs="Arial"/>
          <w:sz w:val="24"/>
          <w:szCs w:val="24"/>
        </w:rPr>
        <w:t>рентноспособный идеологический лагерь. Посылать лесом СА начали ещё в конце 60х, а в 70х голоса окрепли и слились в один хор — уже тогда было понятно, что Совок п</w:t>
      </w:r>
      <w:r w:rsidRPr="006D5914">
        <w:rPr>
          <w:rFonts w:ascii="Arial" w:hAnsi="Arial" w:cs="Arial"/>
          <w:sz w:val="24"/>
          <w:szCs w:val="24"/>
        </w:rPr>
        <w:t>ы</w:t>
      </w:r>
      <w:r w:rsidRPr="006D5914">
        <w:rPr>
          <w:rFonts w:ascii="Arial" w:hAnsi="Arial" w:cs="Arial"/>
          <w:sz w:val="24"/>
          <w:szCs w:val="24"/>
        </w:rPr>
        <w:t>жится и кидает понты там, где НАТО и Запад предлагали реальные вещи.</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Свидетелей тех времён из стран Варшавского договора ещё полно, не упусти во</w:t>
      </w:r>
      <w:r w:rsidRPr="006D5914">
        <w:rPr>
          <w:rFonts w:ascii="Arial" w:hAnsi="Arial" w:cs="Arial"/>
          <w:sz w:val="24"/>
          <w:szCs w:val="24"/>
        </w:rPr>
        <w:t>з</w:t>
      </w:r>
      <w:r w:rsidRPr="006D5914">
        <w:rPr>
          <w:rFonts w:ascii="Arial" w:hAnsi="Arial" w:cs="Arial"/>
          <w:sz w:val="24"/>
          <w:szCs w:val="24"/>
        </w:rPr>
        <w:t>можности пообщаться лично. В двадцать первом веке стыдно учить новейшую историю по советским учебникам. Чех недавно рассказал про советскую военчасть у них и как русские постоянно бегали за бухлом в ларёк, не удосужившись даже выучить чешский язык («Зачем? Пусть они русский учат!»). Переводчиком, кстати, выступал украинец, который язык выучить не погнушался.</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Я же говорю: понты и великодержавные комплексы — вот всё наследие Совка, к</w:t>
      </w:r>
      <w:r w:rsidRPr="006D5914">
        <w:rPr>
          <w:rFonts w:ascii="Arial" w:hAnsi="Arial" w:cs="Arial"/>
          <w:sz w:val="24"/>
          <w:szCs w:val="24"/>
        </w:rPr>
        <w:t>о</w:t>
      </w:r>
      <w:r w:rsidRPr="006D5914">
        <w:rPr>
          <w:rFonts w:ascii="Arial" w:hAnsi="Arial" w:cs="Arial"/>
          <w:sz w:val="24"/>
          <w:szCs w:val="24"/>
        </w:rPr>
        <w:t xml:space="preserve">торое сохранила путиновата.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BAHO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Dremazawr: Вы так говорите, будто НАТО насильно вошла в страны, в которых до того были воиска СССР. Может всё–таки эти страны сами решили, какие воиска им безопаснее иметь на своей территории? Если они готовы терпеть воиска НАТО, это г</w:t>
      </w:r>
      <w:r w:rsidRPr="006D5914">
        <w:rPr>
          <w:rFonts w:ascii="Arial" w:hAnsi="Arial" w:cs="Arial"/>
          <w:sz w:val="24"/>
          <w:szCs w:val="24"/>
        </w:rPr>
        <w:t>о</w:t>
      </w:r>
      <w:r w:rsidRPr="006D5914">
        <w:rPr>
          <w:rFonts w:ascii="Arial" w:hAnsi="Arial" w:cs="Arial"/>
          <w:sz w:val="24"/>
          <w:szCs w:val="24"/>
        </w:rPr>
        <w:t xml:space="preserve">ворит об отношении этих стран к СССР.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Sly_Cooper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Sly_Cooper: Никто особо и не спрашивал ни население этих стран, ни политиков этих стран. Всех хорошенько держат за яйца. Надо ввести войска — нужная голова начнет делать заявления — введут. Нужно будет вывести — тот же механизм. Не ну</w:t>
      </w:r>
      <w:r w:rsidRPr="006D5914">
        <w:rPr>
          <w:rFonts w:ascii="Arial" w:hAnsi="Arial" w:cs="Arial"/>
          <w:sz w:val="24"/>
          <w:szCs w:val="24"/>
        </w:rPr>
        <w:t>ж</w:t>
      </w:r>
      <w:r w:rsidRPr="006D5914">
        <w:rPr>
          <w:rFonts w:ascii="Arial" w:hAnsi="Arial" w:cs="Arial"/>
          <w:sz w:val="24"/>
          <w:szCs w:val="24"/>
        </w:rPr>
        <w:t xml:space="preserve">но себя обманывать. Ни Польша, ни Прибалтика и о Боже!, ни Германия, сами такие вопросы не решают.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ykx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ykx: Извини конечно, но это ватный бред. Почему тогда Австрия не в НАТО? Поч</w:t>
      </w:r>
      <w:r w:rsidRPr="006D5914">
        <w:rPr>
          <w:rFonts w:ascii="Arial" w:hAnsi="Arial" w:cs="Arial"/>
          <w:sz w:val="24"/>
          <w:szCs w:val="24"/>
        </w:rPr>
        <w:t>е</w:t>
      </w:r>
      <w:r w:rsidRPr="006D5914">
        <w:rPr>
          <w:rFonts w:ascii="Arial" w:hAnsi="Arial" w:cs="Arial"/>
          <w:sz w:val="24"/>
          <w:szCs w:val="24"/>
        </w:rPr>
        <w:t>му Швеция не в НАТО? И о боже почему Финляндия не в НАТО? А ведь если цель Н</w:t>
      </w:r>
      <w:r w:rsidRPr="006D5914">
        <w:rPr>
          <w:rFonts w:ascii="Arial" w:hAnsi="Arial" w:cs="Arial"/>
          <w:sz w:val="24"/>
          <w:szCs w:val="24"/>
        </w:rPr>
        <w:t>А</w:t>
      </w:r>
      <w:r w:rsidRPr="006D5914">
        <w:rPr>
          <w:rFonts w:ascii="Arial" w:hAnsi="Arial" w:cs="Arial"/>
          <w:sz w:val="24"/>
          <w:szCs w:val="24"/>
        </w:rPr>
        <w:t>ТО насолить Росиюшке, то Американская военщина давно должна была нагнуть ф</w:t>
      </w:r>
      <w:r w:rsidRPr="006D5914">
        <w:rPr>
          <w:rFonts w:ascii="Arial" w:hAnsi="Arial" w:cs="Arial"/>
          <w:sz w:val="24"/>
          <w:szCs w:val="24"/>
        </w:rPr>
        <w:t>и</w:t>
      </w:r>
      <w:r w:rsidRPr="006D5914">
        <w:rPr>
          <w:rFonts w:ascii="Arial" w:hAnsi="Arial" w:cs="Arial"/>
          <w:sz w:val="24"/>
          <w:szCs w:val="24"/>
        </w:rPr>
        <w:t xml:space="preserve">нов, ведь Финляндия отличный плацдарм для порабощения РФ.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skypostal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skypostal: Швейцарию со всеми её банками и оборонным потенциалом забыл )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BAHO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skypostal: Потому что у одного народа есть яйца, а у другого их нет. У одного нар</w:t>
      </w:r>
      <w:r w:rsidRPr="006D5914">
        <w:rPr>
          <w:rFonts w:ascii="Arial" w:hAnsi="Arial" w:cs="Arial"/>
          <w:sz w:val="24"/>
          <w:szCs w:val="24"/>
        </w:rPr>
        <w:t>о</w:t>
      </w:r>
      <w:r w:rsidRPr="006D5914">
        <w:rPr>
          <w:rFonts w:ascii="Arial" w:hAnsi="Arial" w:cs="Arial"/>
          <w:sz w:val="24"/>
          <w:szCs w:val="24"/>
        </w:rPr>
        <w:t>да есть политики для народа, а у другого политик–сам–для–себя. У одних успели по</w:t>
      </w:r>
      <w:r w:rsidRPr="006D5914">
        <w:rPr>
          <w:rFonts w:ascii="Arial" w:hAnsi="Arial" w:cs="Arial"/>
          <w:sz w:val="24"/>
          <w:szCs w:val="24"/>
        </w:rPr>
        <w:t>я</w:t>
      </w:r>
      <w:r w:rsidRPr="006D5914">
        <w:rPr>
          <w:rFonts w:ascii="Arial" w:hAnsi="Arial" w:cs="Arial"/>
          <w:sz w:val="24"/>
          <w:szCs w:val="24"/>
        </w:rPr>
        <w:t xml:space="preserve">виться сильные профсоюзы — у других просто для галочки. Один народ отстаивает свои права, выходит на протесты, демонстрации, а другой сидит забившись по щелям и скулит. Конкретно в Латвии второй случай. Потому я так думаю и про всю Прибалтику и про Польшу.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ykx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ykx: Про сильные профсоюзы можно по подробнее? Это в какой стране?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Makasyaba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ykx: Извини но это снова ватный бред.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Мастер экстраполяции — поскольку в Латвии так(почему?? хотя это не так) то и у Польши и всех прибалтов так.</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Интересно к какому случаю вы относите российский народ?</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Дискуссия без оскорблений, это как дискуссия с оскорблениями, но без оскорбл</w:t>
      </w:r>
      <w:r w:rsidRPr="006D5914">
        <w:rPr>
          <w:rFonts w:ascii="Arial" w:hAnsi="Arial" w:cs="Arial"/>
          <w:sz w:val="24"/>
          <w:szCs w:val="24"/>
        </w:rPr>
        <w:t>е</w:t>
      </w:r>
      <w:r w:rsidRPr="006D5914">
        <w:rPr>
          <w:rFonts w:ascii="Arial" w:hAnsi="Arial" w:cs="Arial"/>
          <w:sz w:val="24"/>
          <w:szCs w:val="24"/>
        </w:rPr>
        <w:t xml:space="preserve">ний. Предупреждение. Portal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skypostal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ykx: Для полноты вашей картины мира надо наверное ещё добавить, что ЗОГ з</w:t>
      </w:r>
      <w:r w:rsidRPr="006D5914">
        <w:rPr>
          <w:rFonts w:ascii="Arial" w:hAnsi="Arial" w:cs="Arial"/>
          <w:sz w:val="24"/>
          <w:szCs w:val="24"/>
        </w:rPr>
        <w:t>а</w:t>
      </w:r>
      <w:r w:rsidRPr="006D5914">
        <w:rPr>
          <w:rFonts w:ascii="Arial" w:hAnsi="Arial" w:cs="Arial"/>
          <w:sz w:val="24"/>
          <w:szCs w:val="24"/>
        </w:rPr>
        <w:t xml:space="preserve">ставил эти страны выпроводить воиска СССР, чтоб туда вступили воиска НАТО. Ну не могли же, в самом деле, воиска СССР с насаждением своего коммунистического рая так достать жителей этих стран, что их попросили выйти вон?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Sly_Cooper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ykx: Секта свидетелей ввода НАТО незримо держала свечу в процессе подписания документов?</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Конечно, ни Польшу ни Прибалтику, ни Германию никто не спрашивал — ввели и всё. Одна только Россиюшка попой вертит да не даёт ввести без спросу. Ведь у России и авторитет, и сильная экономика, и мощная армия (особенно на время расширения НАТО) — есть что противопоставить. Не то, что у вяленькой да слабенькой Гермашки.</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Фантастические звери и где их искать. Рашн эдишн.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BAHO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ykx: хуя. Опять эти ящеры с Венеры. Вы ВЕРИТЕ в то, чт опишите или имеете д</w:t>
      </w:r>
      <w:r w:rsidRPr="006D5914">
        <w:rPr>
          <w:rFonts w:ascii="Arial" w:hAnsi="Arial" w:cs="Arial"/>
          <w:sz w:val="24"/>
          <w:szCs w:val="24"/>
        </w:rPr>
        <w:t>о</w:t>
      </w:r>
      <w:r w:rsidRPr="006D5914">
        <w:rPr>
          <w:rFonts w:ascii="Arial" w:hAnsi="Arial" w:cs="Arial"/>
          <w:sz w:val="24"/>
          <w:szCs w:val="24"/>
        </w:rPr>
        <w:t xml:space="preserve">казательства? У меня есть группа товарищей, ВЕРЯЩАЯ в то, что мы США завалим если захотим, потому что нас больше. ну вы поняли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Wustold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Wustold: Я 12 лет это наблюдаю. В первых рядах и не по телевизору.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ykx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Didja: заебали они с этими вызовами. кто им слово такое подсказал?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donaldson · ответить ↑ </w:t>
      </w: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Я чёто не догоняю, оно хочет переждать в бункере и начать новую жизнь в мире фаллаута?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mental_retardation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mental_retardation: нет, конечно. они хотят пугать. использовать давление и страх, как аргумент в переговорах (вспомнните хоть и эпизод с Меркель и собакой). но в силу ограниченности кругозора не понимают, что оно так не работает. ни разу не срабат</w:t>
      </w:r>
      <w:r w:rsidRPr="006D5914">
        <w:rPr>
          <w:rFonts w:ascii="Arial" w:hAnsi="Arial" w:cs="Arial"/>
          <w:sz w:val="24"/>
          <w:szCs w:val="24"/>
        </w:rPr>
        <w:t>ы</w:t>
      </w:r>
      <w:r w:rsidRPr="006D5914">
        <w:rPr>
          <w:rFonts w:ascii="Arial" w:hAnsi="Arial" w:cs="Arial"/>
          <w:sz w:val="24"/>
          <w:szCs w:val="24"/>
        </w:rPr>
        <w:t xml:space="preserve">вало за всю новейшую историю.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endorphin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endorphin: Нет, конечно. Но если дело дойдет до этого. Он будет стоять в первых рядах у убежища и распихивая женщин показывать свои важные корочки, которые як</w:t>
      </w:r>
      <w:r w:rsidRPr="006D5914">
        <w:rPr>
          <w:rFonts w:ascii="Arial" w:hAnsi="Arial" w:cs="Arial"/>
          <w:sz w:val="24"/>
          <w:szCs w:val="24"/>
        </w:rPr>
        <w:t>о</w:t>
      </w:r>
      <w:r w:rsidRPr="006D5914">
        <w:rPr>
          <w:rFonts w:ascii="Arial" w:hAnsi="Arial" w:cs="Arial"/>
          <w:sz w:val="24"/>
          <w:szCs w:val="24"/>
        </w:rPr>
        <w:t xml:space="preserve">бы дают право прохода вне очереди. А потом будет помогать закрывать двери крича мест больше нет.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NickGrabovski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NickGrabovski: До этого дело не дойдет, потому что чем громче эти одиозные зая</w:t>
      </w:r>
      <w:r w:rsidRPr="006D5914">
        <w:rPr>
          <w:rFonts w:ascii="Arial" w:hAnsi="Arial" w:cs="Arial"/>
          <w:sz w:val="24"/>
          <w:szCs w:val="24"/>
        </w:rPr>
        <w:t>в</w:t>
      </w:r>
      <w:r w:rsidRPr="006D5914">
        <w:rPr>
          <w:rFonts w:ascii="Arial" w:hAnsi="Arial" w:cs="Arial"/>
          <w:sz w:val="24"/>
          <w:szCs w:val="24"/>
        </w:rPr>
        <w:t>ления про Россиюшку–воительницу и Злобноенато, тем выше вероятность, что домик в Ницце уже куплен, фирмочка в Чехии оформлена, а дети учатся в Париже. Никто не будет стирать в ядерный пепел собственную дачу, собственный счет и собственных детей. И уж тем более никто не будет менять домик в Ницце и деток в Париже на д</w:t>
      </w:r>
      <w:r w:rsidRPr="006D5914">
        <w:rPr>
          <w:rFonts w:ascii="Arial" w:hAnsi="Arial" w:cs="Arial"/>
          <w:sz w:val="24"/>
          <w:szCs w:val="24"/>
        </w:rPr>
        <w:t>о</w:t>
      </w:r>
      <w:r w:rsidRPr="006D5914">
        <w:rPr>
          <w:rFonts w:ascii="Arial" w:hAnsi="Arial" w:cs="Arial"/>
          <w:sz w:val="24"/>
          <w:szCs w:val="24"/>
        </w:rPr>
        <w:t xml:space="preserve">мик в Крыму и деток в Москве, не для того так раскорячились.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ssneg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Если я прокомментирую это интервью, то мой комментарий может нарушить сразу несколько статей УК, даже если заменить многоточиями все, кроме союзов и предл</w:t>
      </w:r>
      <w:r w:rsidRPr="006D5914">
        <w:rPr>
          <w:rFonts w:ascii="Arial" w:hAnsi="Arial" w:cs="Arial"/>
          <w:sz w:val="24"/>
          <w:szCs w:val="24"/>
        </w:rPr>
        <w:t>о</w:t>
      </w:r>
      <w:r w:rsidRPr="006D5914">
        <w:rPr>
          <w:rFonts w:ascii="Arial" w:hAnsi="Arial" w:cs="Arial"/>
          <w:sz w:val="24"/>
          <w:szCs w:val="24"/>
        </w:rPr>
        <w:t xml:space="preserve">гов.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Portal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Portal: да что тут коментировать, дядя перед интервью занюхал на пару дорожек больше чем надо было.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Kadabra · ответить ↑ </w:t>
      </w: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brugivon: Тссс, иначе проснётся древнее... :–)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Makasyaba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Didja: Нас не просто дохуя, нас [86%] явное и безоговорочное большинство гра</w:t>
      </w:r>
      <w:r w:rsidRPr="006D5914">
        <w:rPr>
          <w:rFonts w:ascii="Arial" w:hAnsi="Arial" w:cs="Arial"/>
          <w:sz w:val="24"/>
          <w:szCs w:val="24"/>
        </w:rPr>
        <w:t>ж</w:t>
      </w:r>
      <w:r w:rsidRPr="006D5914">
        <w:rPr>
          <w:rFonts w:ascii="Arial" w:hAnsi="Arial" w:cs="Arial"/>
          <w:sz w:val="24"/>
          <w:szCs w:val="24"/>
        </w:rPr>
        <w:t>дан России.</w:t>
      </w:r>
      <w:r>
        <w:rPr>
          <w:rFonts w:ascii="Arial" w:hAnsi="Arial" w:cs="Arial"/>
          <w:sz w:val="24"/>
          <w:szCs w:val="24"/>
        </w:rPr>
        <w:t xml:space="preserve"> </w:t>
      </w:r>
      <w:r w:rsidRPr="006D5914">
        <w:rPr>
          <w:rFonts w:ascii="Arial" w:hAnsi="Arial" w:cs="Arial"/>
          <w:sz w:val="24"/>
          <w:szCs w:val="24"/>
        </w:rPr>
        <w:t>А ты в Германии живешь оправданиями и ожиданиями, которым не сужд</w:t>
      </w:r>
      <w:r w:rsidRPr="006D5914">
        <w:rPr>
          <w:rFonts w:ascii="Arial" w:hAnsi="Arial" w:cs="Arial"/>
          <w:sz w:val="24"/>
          <w:szCs w:val="24"/>
        </w:rPr>
        <w:t>е</w:t>
      </w:r>
      <w:r w:rsidRPr="006D5914">
        <w:rPr>
          <w:rFonts w:ascii="Arial" w:hAnsi="Arial" w:cs="Arial"/>
          <w:sz w:val="24"/>
          <w:szCs w:val="24"/>
        </w:rPr>
        <w:t>но сбыт</w:t>
      </w:r>
      <w:r w:rsidRPr="006D5914">
        <w:rPr>
          <w:rFonts w:ascii="Arial" w:hAnsi="Arial" w:cs="Arial"/>
          <w:sz w:val="24"/>
          <w:szCs w:val="24"/>
        </w:rPr>
        <w:t>ь</w:t>
      </w:r>
      <w:r w:rsidRPr="006D5914">
        <w:rPr>
          <w:rFonts w:ascii="Arial" w:hAnsi="Arial" w:cs="Arial"/>
          <w:sz w:val="24"/>
          <w:szCs w:val="24"/>
        </w:rPr>
        <w:t>ся. Россия уже не та.</w:t>
      </w:r>
      <w:r>
        <w:rPr>
          <w:rFonts w:ascii="Arial" w:hAnsi="Arial" w:cs="Arial"/>
          <w:sz w:val="24"/>
          <w:szCs w:val="24"/>
        </w:rPr>
        <w:t xml:space="preserve"> </w:t>
      </w:r>
      <w:r w:rsidRPr="006D5914">
        <w:rPr>
          <w:rFonts w:ascii="Arial" w:hAnsi="Arial" w:cs="Arial"/>
          <w:sz w:val="24"/>
          <w:szCs w:val="24"/>
        </w:rPr>
        <w:t xml:space="preserve">И нагнуть её не получится.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очень вежливо mongol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mongol: Как говорят в Одессе: "Я с Вас смеюсь!" Это те самые 86%, которые кле</w:t>
      </w:r>
      <w:r w:rsidRPr="006D5914">
        <w:rPr>
          <w:rFonts w:ascii="Arial" w:hAnsi="Arial" w:cs="Arial"/>
          <w:sz w:val="24"/>
          <w:szCs w:val="24"/>
        </w:rPr>
        <w:t>й</w:t>
      </w:r>
      <w:r w:rsidRPr="006D5914">
        <w:rPr>
          <w:rFonts w:ascii="Arial" w:hAnsi="Arial" w:cs="Arial"/>
          <w:sz w:val="24"/>
          <w:szCs w:val="24"/>
        </w:rPr>
        <w:t>мили Турцию почём зря, а как только разрешили, полным составом поехали туда отд</w:t>
      </w:r>
      <w:r w:rsidRPr="006D5914">
        <w:rPr>
          <w:rFonts w:ascii="Arial" w:hAnsi="Arial" w:cs="Arial"/>
          <w:sz w:val="24"/>
          <w:szCs w:val="24"/>
        </w:rPr>
        <w:t>ы</w:t>
      </w:r>
      <w:r w:rsidRPr="006D5914">
        <w:rPr>
          <w:rFonts w:ascii="Arial" w:hAnsi="Arial" w:cs="Arial"/>
          <w:sz w:val="24"/>
          <w:szCs w:val="24"/>
        </w:rPr>
        <w:t>хать?</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Или те, которые поддерживают уничтожение сыра с апельсинами, а как разрешат — будут жрать их без зазрения совести вне зависимости от их происхождения?</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Весь этот патриотизм такой же гибридный, как гибридна вся эта война против З</w:t>
      </w:r>
      <w:r w:rsidRPr="006D5914">
        <w:rPr>
          <w:rFonts w:ascii="Arial" w:hAnsi="Arial" w:cs="Arial"/>
          <w:sz w:val="24"/>
          <w:szCs w:val="24"/>
        </w:rPr>
        <w:t>а</w:t>
      </w:r>
      <w:r w:rsidRPr="006D5914">
        <w:rPr>
          <w:rFonts w:ascii="Arial" w:hAnsi="Arial" w:cs="Arial"/>
          <w:sz w:val="24"/>
          <w:szCs w:val="24"/>
        </w:rPr>
        <w:t>пада и его ценностей.</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Самые главные патриоты страны — юные выпускники академии ФСБ, которые должны олицетворять собой верх патриотизма и стремления защищать родину от вс</w:t>
      </w:r>
      <w:r w:rsidRPr="006D5914">
        <w:rPr>
          <w:rFonts w:ascii="Arial" w:hAnsi="Arial" w:cs="Arial"/>
          <w:sz w:val="24"/>
          <w:szCs w:val="24"/>
        </w:rPr>
        <w:t>я</w:t>
      </w:r>
      <w:r w:rsidRPr="006D5914">
        <w:rPr>
          <w:rFonts w:ascii="Arial" w:hAnsi="Arial" w:cs="Arial"/>
          <w:sz w:val="24"/>
          <w:szCs w:val="24"/>
        </w:rPr>
        <w:t>ких западных влияний, отметили свой выпуск не на Ладах Приорах, а Гелендвагенах, выпускаемых в "бездушной, вражеской натовской" гейропе, как какие–то, прастихосп</w:t>
      </w:r>
      <w:r w:rsidRPr="006D5914">
        <w:rPr>
          <w:rFonts w:ascii="Arial" w:hAnsi="Arial" w:cs="Arial"/>
          <w:sz w:val="24"/>
          <w:szCs w:val="24"/>
        </w:rPr>
        <w:t>а</w:t>
      </w:r>
      <w:r w:rsidRPr="006D5914">
        <w:rPr>
          <w:rFonts w:ascii="Arial" w:hAnsi="Arial" w:cs="Arial"/>
          <w:sz w:val="24"/>
          <w:szCs w:val="24"/>
        </w:rPr>
        <w:t>ди, дети продавшихся Западу олигархов. И они всегда будут стремиться к этим "гн</w:t>
      </w:r>
      <w:r w:rsidRPr="006D5914">
        <w:rPr>
          <w:rFonts w:ascii="Arial" w:hAnsi="Arial" w:cs="Arial"/>
          <w:sz w:val="24"/>
          <w:szCs w:val="24"/>
        </w:rPr>
        <w:t>и</w:t>
      </w:r>
      <w:r w:rsidRPr="006D5914">
        <w:rPr>
          <w:rFonts w:ascii="Arial" w:hAnsi="Arial" w:cs="Arial"/>
          <w:sz w:val="24"/>
          <w:szCs w:val="24"/>
        </w:rPr>
        <w:t xml:space="preserve">лым европейским" ценностям, на словах декларируя, какие они патриоты этим 86–ти процентам такого же лицемерного населения.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GeneGali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etingeph: опять зашкварился старый.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AlLive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mongol: Ты заметил, под чем подписался, фашист? Караганов твой пиздит во вс</w:t>
      </w:r>
      <w:r w:rsidRPr="006D5914">
        <w:rPr>
          <w:rFonts w:ascii="Arial" w:hAnsi="Arial" w:cs="Arial"/>
          <w:sz w:val="24"/>
          <w:szCs w:val="24"/>
        </w:rPr>
        <w:t>е</w:t>
      </w:r>
      <w:r w:rsidRPr="006D5914">
        <w:rPr>
          <w:rFonts w:ascii="Arial" w:hAnsi="Arial" w:cs="Arial"/>
          <w:sz w:val="24"/>
          <w:szCs w:val="24"/>
        </w:rPr>
        <w:t>услышанье про новую мировую войну по желанию одного хуйлёнка в Кремле.</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Ты точно дорожишь своими внуками?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Sher-Khan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Sher–Khan: Он вас вряд ли слышит. Ему тут лопата перепала по случаю. Он её н</w:t>
      </w:r>
      <w:r w:rsidRPr="006D5914">
        <w:rPr>
          <w:rFonts w:ascii="Arial" w:hAnsi="Arial" w:cs="Arial"/>
          <w:sz w:val="24"/>
          <w:szCs w:val="24"/>
        </w:rPr>
        <w:t>а</w:t>
      </w:r>
      <w:r w:rsidRPr="006D5914">
        <w:rPr>
          <w:rFonts w:ascii="Arial" w:hAnsi="Arial" w:cs="Arial"/>
          <w:sz w:val="24"/>
          <w:szCs w:val="24"/>
        </w:rPr>
        <w:t xml:space="preserve">верное сейчас обкатывет в огороде.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Makasyaba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Makasyaba: Завтра лопаты уже не будет.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posg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Makasyaba: Он третий год воюет. Какая, к чёрту, лопата? Он готов парней штаб</w:t>
      </w:r>
      <w:r w:rsidRPr="006D5914">
        <w:rPr>
          <w:rFonts w:ascii="Arial" w:hAnsi="Arial" w:cs="Arial"/>
          <w:sz w:val="24"/>
          <w:szCs w:val="24"/>
        </w:rPr>
        <w:t>е</w:t>
      </w:r>
      <w:r w:rsidRPr="006D5914">
        <w:rPr>
          <w:rFonts w:ascii="Arial" w:hAnsi="Arial" w:cs="Arial"/>
          <w:sz w:val="24"/>
          <w:szCs w:val="24"/>
        </w:rPr>
        <w:t>лями укладывать, лишь бы ему СССР вернули в любом виде. Он же упорот по «че</w:t>
      </w:r>
      <w:r w:rsidRPr="006D5914">
        <w:rPr>
          <w:rFonts w:ascii="Arial" w:hAnsi="Arial" w:cs="Arial"/>
          <w:sz w:val="24"/>
          <w:szCs w:val="24"/>
        </w:rPr>
        <w:t>т</w:t>
      </w:r>
      <w:r w:rsidRPr="006D5914">
        <w:rPr>
          <w:rFonts w:ascii="Arial" w:hAnsi="Arial" w:cs="Arial"/>
          <w:sz w:val="24"/>
          <w:szCs w:val="24"/>
        </w:rPr>
        <w:t xml:space="preserve">вёртому рейху» до предела. Был бы помоложе уже сложил бы голову где–нибудь под Донецком, воюя с Америкой за пузырь украинской водки.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Sher-Khan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Лично я считаю подобные интервью очень ценными, потому что подобные пр</w:t>
      </w:r>
      <w:r w:rsidRPr="006D5914">
        <w:rPr>
          <w:rFonts w:ascii="Arial" w:hAnsi="Arial" w:cs="Arial"/>
          <w:sz w:val="24"/>
          <w:szCs w:val="24"/>
        </w:rPr>
        <w:t>и</w:t>
      </w:r>
      <w:r w:rsidRPr="006D5914">
        <w:rPr>
          <w:rFonts w:ascii="Arial" w:hAnsi="Arial" w:cs="Arial"/>
          <w:sz w:val="24"/>
          <w:szCs w:val="24"/>
        </w:rPr>
        <w:t>дворные мрази озвучивают то, что не может публично озвучить Хуйло. Да, именно так он на самом деле и считает, а всю эту дипломатическую шелуху про "западных пар</w:t>
      </w:r>
      <w:r w:rsidRPr="006D5914">
        <w:rPr>
          <w:rFonts w:ascii="Arial" w:hAnsi="Arial" w:cs="Arial"/>
          <w:sz w:val="24"/>
          <w:szCs w:val="24"/>
        </w:rPr>
        <w:t>т</w:t>
      </w:r>
      <w:r w:rsidRPr="006D5914">
        <w:rPr>
          <w:rFonts w:ascii="Arial" w:hAnsi="Arial" w:cs="Arial"/>
          <w:sz w:val="24"/>
          <w:szCs w:val="24"/>
        </w:rPr>
        <w:t xml:space="preserve">нёров" можно пропускать мимо ушей. А вот этот интервью — оно настоящее и это именно то, что сейчас происходит в голове нацпидора рф.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gosdep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Для того, чтобы получить статус великой державы, надо быть великой державой, иначе никак. Обломинго.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qqshka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qqshka: Это всё та же старая песня. Про одного из её "певцов" умный и печальный киношный генерал метко сказал: "Низший чин, выкравший генеральские сапоги".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Spiritus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lang w:val="en-GB"/>
        </w:rPr>
      </w:pPr>
      <w:r w:rsidRPr="006D5914">
        <w:rPr>
          <w:rFonts w:ascii="Arial" w:hAnsi="Arial" w:cs="Arial"/>
          <w:sz w:val="24"/>
          <w:szCs w:val="24"/>
        </w:rPr>
        <w:t>qqshka: ну, кстати, здесь всё интереснее... Есть</w:t>
      </w:r>
      <w:r w:rsidRPr="006D5914">
        <w:rPr>
          <w:rFonts w:ascii="Arial" w:hAnsi="Arial" w:cs="Arial"/>
          <w:sz w:val="24"/>
          <w:szCs w:val="24"/>
          <w:lang w:val="en-GB"/>
        </w:rPr>
        <w:t xml:space="preserve"> </w:t>
      </w:r>
      <w:r w:rsidRPr="006D5914">
        <w:rPr>
          <w:rFonts w:ascii="Arial" w:hAnsi="Arial" w:cs="Arial"/>
          <w:sz w:val="24"/>
          <w:szCs w:val="24"/>
        </w:rPr>
        <w:t>такой</w:t>
      </w:r>
      <w:r w:rsidRPr="006D5914">
        <w:rPr>
          <w:rFonts w:ascii="Arial" w:hAnsi="Arial" w:cs="Arial"/>
          <w:sz w:val="24"/>
          <w:szCs w:val="24"/>
          <w:lang w:val="en-GB"/>
        </w:rPr>
        <w:t xml:space="preserve"> </w:t>
      </w:r>
      <w:r w:rsidRPr="006D5914">
        <w:rPr>
          <w:rFonts w:ascii="Arial" w:hAnsi="Arial" w:cs="Arial"/>
          <w:sz w:val="24"/>
          <w:szCs w:val="24"/>
        </w:rPr>
        <w:t>подход</w:t>
      </w:r>
      <w:r w:rsidRPr="006D5914">
        <w:rPr>
          <w:rFonts w:ascii="Arial" w:hAnsi="Arial" w:cs="Arial"/>
          <w:sz w:val="24"/>
          <w:szCs w:val="24"/>
          <w:lang w:val="en-GB"/>
        </w:rPr>
        <w:t xml:space="preserve">, </w:t>
      </w:r>
      <w:r w:rsidRPr="006D5914">
        <w:rPr>
          <w:rFonts w:ascii="Arial" w:hAnsi="Arial" w:cs="Arial"/>
          <w:sz w:val="24"/>
          <w:szCs w:val="24"/>
        </w:rPr>
        <w:t>как</w:t>
      </w:r>
      <w:r w:rsidRPr="006D5914">
        <w:rPr>
          <w:rFonts w:ascii="Arial" w:hAnsi="Arial" w:cs="Arial"/>
          <w:sz w:val="24"/>
          <w:szCs w:val="24"/>
          <w:lang w:val="en-GB"/>
        </w:rPr>
        <w:t xml:space="preserve"> fake it till you make it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lang w:val="en-GB"/>
        </w:rPr>
        <w:t xml:space="preserve">     </w:t>
      </w:r>
      <w:r w:rsidRPr="006D5914">
        <w:rPr>
          <w:rFonts w:ascii="Arial" w:hAnsi="Arial" w:cs="Arial"/>
          <w:sz w:val="24"/>
          <w:szCs w:val="24"/>
        </w:rPr>
        <w:t xml:space="preserve">Написал etingeph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Вообще меня лично, конечно, интервью впечатлило "по полной", что называется. Потому что мысль клиента ясна, излагает точку зрения конкретно, последовательно, не дурак. Но ведь это путь в ад! Для России уж точно. Для того, чтобы так себя вести, нужно быть очень сильным, очень–очень сильным. Например, если бы кто–то из выс</w:t>
      </w:r>
      <w:r w:rsidRPr="006D5914">
        <w:rPr>
          <w:rFonts w:ascii="Arial" w:hAnsi="Arial" w:cs="Arial"/>
          <w:sz w:val="24"/>
          <w:szCs w:val="24"/>
        </w:rPr>
        <w:t>о</w:t>
      </w:r>
      <w:r w:rsidRPr="006D5914">
        <w:rPr>
          <w:rFonts w:ascii="Arial" w:hAnsi="Arial" w:cs="Arial"/>
          <w:sz w:val="24"/>
          <w:szCs w:val="24"/>
        </w:rPr>
        <w:t>копоставленных китайцев такое заявлял, то Японии, Корее и потом уж США и Европе стоило бы сильно заволноваться. А Россия на чём основывает такие претензии? Ну да, самоубийство красивое может получиться. А так больше перспектив не вижу.</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Одно хорошо — немецким мечтателям (коих тут много) мозги вправляют.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Didja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Didja: По поводу Кёльна и чести женщины опять же — хитрый, сука. Потому как:</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а) Он говорит не о реальной ситуации. Он говорит с теми, кто уверовали в тут Е</w:t>
      </w:r>
      <w:r w:rsidRPr="006D5914">
        <w:rPr>
          <w:rFonts w:ascii="Arial" w:hAnsi="Arial" w:cs="Arial"/>
          <w:sz w:val="24"/>
          <w:szCs w:val="24"/>
        </w:rPr>
        <w:t>в</w:t>
      </w:r>
      <w:r w:rsidRPr="006D5914">
        <w:rPr>
          <w:rFonts w:ascii="Arial" w:hAnsi="Arial" w:cs="Arial"/>
          <w:sz w:val="24"/>
          <w:szCs w:val="24"/>
        </w:rPr>
        <w:t>ропу, которую описывают русские СМИ. Если бы это было правдой процентом хоть на 30 — я бы сам лично полностью поддержал господина Караганова. Но ведь всё стре</w:t>
      </w:r>
      <w:r w:rsidRPr="006D5914">
        <w:rPr>
          <w:rFonts w:ascii="Arial" w:hAnsi="Arial" w:cs="Arial"/>
          <w:sz w:val="24"/>
          <w:szCs w:val="24"/>
        </w:rPr>
        <w:t>м</w:t>
      </w:r>
      <w:r w:rsidRPr="006D5914">
        <w:rPr>
          <w:rFonts w:ascii="Arial" w:hAnsi="Arial" w:cs="Arial"/>
          <w:sz w:val="24"/>
          <w:szCs w:val="24"/>
        </w:rPr>
        <w:t>ления немцев (в частности) к демократии и привлечении на свою сторону в том числе, грубо говоря, изначальных чурок (в отличии от России, кстати), имеют огромный успех. Миллионы людей удалось успешно вывести на европейский уровень, доказать, что весь этот спич а–ля Трамп–Путин — это для бедных. Короче хитрый, сука.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б) А в России просто пиздец как безопасно для женщин жить. Счастливый мир П</w:t>
      </w:r>
      <w:r w:rsidRPr="006D5914">
        <w:rPr>
          <w:rFonts w:ascii="Arial" w:hAnsi="Arial" w:cs="Arial"/>
          <w:sz w:val="24"/>
          <w:szCs w:val="24"/>
        </w:rPr>
        <w:t>у</w:t>
      </w:r>
      <w:r w:rsidRPr="006D5914">
        <w:rPr>
          <w:rFonts w:ascii="Arial" w:hAnsi="Arial" w:cs="Arial"/>
          <w:sz w:val="24"/>
          <w:szCs w:val="24"/>
        </w:rPr>
        <w:t xml:space="preserve">тина–Караганова. Вот же, блядь, ушлёпок.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Didja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Didja: пиздец, дедуля ебанулся. Он статистику бы по изнасилованиям открыл хоть раз.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AlLive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AlLive: Да знает он все прекрасно. Он осознанно срёт в мозг потребителю.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openocean · ответить ↑ </w:t>
      </w:r>
    </w:p>
    <w:p w:rsidR="00FD1AC7" w:rsidRPr="006D5914" w:rsidRDefault="00FD1AC7" w:rsidP="006D5914">
      <w:pPr>
        <w:spacing w:after="0"/>
        <w:ind w:firstLine="454"/>
        <w:jc w:val="both"/>
        <w:rPr>
          <w:rFonts w:ascii="Arial" w:hAnsi="Arial" w:cs="Arial"/>
          <w:b/>
          <w:sz w:val="24"/>
          <w:szCs w:val="24"/>
        </w:rPr>
      </w:pPr>
      <w:r w:rsidRPr="006D5914">
        <w:rPr>
          <w:rFonts w:ascii="Arial" w:hAnsi="Arial" w:cs="Arial"/>
          <w:b/>
          <w:sz w:val="24"/>
          <w:szCs w:val="24"/>
        </w:rPr>
        <w:t>…</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Didja: Он говорит не о реальной ситуации. Он говорит с теми, кто уверовали в тут Европу, которую описывают русские СМИ.</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И у всего этого дерьма с лоснящимися харями один–единственный реальный а</w:t>
      </w:r>
      <w:r w:rsidRPr="006D5914">
        <w:rPr>
          <w:rFonts w:ascii="Arial" w:hAnsi="Arial" w:cs="Arial"/>
          <w:sz w:val="24"/>
          <w:szCs w:val="24"/>
        </w:rPr>
        <w:t>р</w:t>
      </w:r>
      <w:r w:rsidRPr="006D5914">
        <w:rPr>
          <w:rFonts w:ascii="Arial" w:hAnsi="Arial" w:cs="Arial"/>
          <w:sz w:val="24"/>
          <w:szCs w:val="24"/>
        </w:rPr>
        <w:t>гумент — ядерное оружие.</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Не эконимка.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Не мораль.</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Не интеллект.</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Ядерное оружие онли.</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А сроки его пригодности в споре довольно ограничены. Так что трясти им будут и</w:t>
      </w:r>
      <w:r w:rsidRPr="006D5914">
        <w:rPr>
          <w:rFonts w:ascii="Arial" w:hAnsi="Arial" w:cs="Arial"/>
          <w:sz w:val="24"/>
          <w:szCs w:val="24"/>
        </w:rPr>
        <w:t>с</w:t>
      </w:r>
      <w:r w:rsidRPr="006D5914">
        <w:rPr>
          <w:rFonts w:ascii="Arial" w:hAnsi="Arial" w:cs="Arial"/>
          <w:sz w:val="24"/>
          <w:szCs w:val="24"/>
        </w:rPr>
        <w:t xml:space="preserve">туплённо.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horse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horse: ну почему же, еще "честь", "доблесть", "смелость", "достоинство".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kruml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kruml: Всё детство проезжал мимо плаката через весь фасад здания"ПАРТИЯ М</w:t>
      </w:r>
      <w:r w:rsidRPr="006D5914">
        <w:rPr>
          <w:rFonts w:ascii="Arial" w:hAnsi="Arial" w:cs="Arial"/>
          <w:sz w:val="24"/>
          <w:szCs w:val="24"/>
        </w:rPr>
        <w:t>И</w:t>
      </w:r>
      <w:r w:rsidRPr="006D5914">
        <w:rPr>
          <w:rFonts w:ascii="Arial" w:hAnsi="Arial" w:cs="Arial"/>
          <w:sz w:val="24"/>
          <w:szCs w:val="24"/>
        </w:rPr>
        <w:t xml:space="preserve">НУС УМ, ЧЕСТЬ И СОВЕСТЬ НАШЕГО НАРОДА!"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-mXm-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–mXm–: ум честь и совесть нашей эпохи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ivanpan69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horse: Ну вот как так получилось, что в начале 90–ых годов США кормила РФ гум.помощью, но не позаботилась об утилизации ЯО?</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Теперь получили эту обезумевшую нацию, стращающую этим ЯО мир.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u-jeen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u–jeen: Вы не правы. БЖРК, да и всю костромскую дивизию РВСН выпилили под корень. Это то, что знаю лично, так сказать.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Zanoz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Zanoz: Ок, возможно я частично неправ. Но остальное ЯО осталось...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u–jeen: Я могу рассказать, как грубо–примерно были устроены РВСН в 80–е годы прошлого века. Существовал (абсолютно условный) "ракетный пояс" из частей РВСН, начинавшийся под Костромой и тянувшийся через Урал, Оренбуржье, Алтай (Алейск), Омск Красноярский край (Ужур, ныне ЗАТО Солнечный) и далее в Бурятию и может быть в Туву, к самой китайской границе. Несколько особняком стояли Плесецк (Ар</w:t>
      </w:r>
      <w:r>
        <w:rPr>
          <w:rFonts w:ascii="Arial" w:hAnsi="Arial" w:cs="Arial"/>
          <w:sz w:val="24"/>
          <w:szCs w:val="24"/>
        </w:rPr>
        <w:t>х</w:t>
      </w:r>
      <w:r w:rsidRPr="006D5914">
        <w:rPr>
          <w:rFonts w:ascii="Arial" w:hAnsi="Arial" w:cs="Arial"/>
          <w:sz w:val="24"/>
          <w:szCs w:val="24"/>
        </w:rPr>
        <w:t>а</w:t>
      </w:r>
      <w:r w:rsidRPr="006D5914">
        <w:rPr>
          <w:rFonts w:ascii="Arial" w:hAnsi="Arial" w:cs="Arial"/>
          <w:sz w:val="24"/>
          <w:szCs w:val="24"/>
        </w:rPr>
        <w:t>н</w:t>
      </w:r>
      <w:r w:rsidRPr="006D5914">
        <w:rPr>
          <w:rFonts w:ascii="Arial" w:hAnsi="Arial" w:cs="Arial"/>
          <w:sz w:val="24"/>
          <w:szCs w:val="24"/>
        </w:rPr>
        <w:t>гельская область) и Тюратам</w:t>
      </w:r>
      <w:r>
        <w:rPr>
          <w:rFonts w:ascii="Arial" w:hAnsi="Arial" w:cs="Arial"/>
          <w:sz w:val="24"/>
          <w:szCs w:val="24"/>
        </w:rPr>
        <w:t xml:space="preserve">. </w:t>
      </w:r>
      <w:r w:rsidRPr="006D5914">
        <w:rPr>
          <w:rFonts w:ascii="Arial" w:hAnsi="Arial" w:cs="Arial"/>
          <w:sz w:val="24"/>
          <w:szCs w:val="24"/>
        </w:rPr>
        <w:t>На этой полосе были развернуты стратегические ракеты Р–36 различных модиф</w:t>
      </w:r>
      <w:r w:rsidRPr="006D5914">
        <w:rPr>
          <w:rFonts w:ascii="Arial" w:hAnsi="Arial" w:cs="Arial"/>
          <w:sz w:val="24"/>
          <w:szCs w:val="24"/>
        </w:rPr>
        <w:t>и</w:t>
      </w:r>
      <w:r w:rsidRPr="006D5914">
        <w:rPr>
          <w:rFonts w:ascii="Arial" w:hAnsi="Arial" w:cs="Arial"/>
          <w:sz w:val="24"/>
          <w:szCs w:val="24"/>
        </w:rPr>
        <w:t>каций, способные нести как один термоядерный заряд, так и несколько (6–10 разд</w:t>
      </w:r>
      <w:r w:rsidRPr="006D5914">
        <w:rPr>
          <w:rFonts w:ascii="Arial" w:hAnsi="Arial" w:cs="Arial"/>
          <w:sz w:val="24"/>
          <w:szCs w:val="24"/>
        </w:rPr>
        <w:t>е</w:t>
      </w:r>
      <w:r w:rsidRPr="006D5914">
        <w:rPr>
          <w:rFonts w:ascii="Arial" w:hAnsi="Arial" w:cs="Arial"/>
          <w:sz w:val="24"/>
          <w:szCs w:val="24"/>
        </w:rPr>
        <w:t>ляющихся) "обычных" от 20 до 50 килотонн, один ракетный полк обычно до 10 шахтных пусковых установок, 5–6 РП объединялись в 1 РД, несколько дивизий — в армию. П</w:t>
      </w:r>
      <w:r w:rsidRPr="006D5914">
        <w:rPr>
          <w:rFonts w:ascii="Arial" w:hAnsi="Arial" w:cs="Arial"/>
          <w:sz w:val="24"/>
          <w:szCs w:val="24"/>
        </w:rPr>
        <w:t>о</w:t>
      </w:r>
      <w:r w:rsidRPr="006D5914">
        <w:rPr>
          <w:rFonts w:ascii="Arial" w:hAnsi="Arial" w:cs="Arial"/>
          <w:sz w:val="24"/>
          <w:szCs w:val="24"/>
        </w:rPr>
        <w:t>мимо ракет шахтного базирования в состав некоторых РД включались мобильные пу</w:t>
      </w:r>
      <w:r w:rsidRPr="006D5914">
        <w:rPr>
          <w:rFonts w:ascii="Arial" w:hAnsi="Arial" w:cs="Arial"/>
          <w:sz w:val="24"/>
          <w:szCs w:val="24"/>
        </w:rPr>
        <w:t>с</w:t>
      </w:r>
      <w:r w:rsidRPr="006D5914">
        <w:rPr>
          <w:rFonts w:ascii="Arial" w:hAnsi="Arial" w:cs="Arial"/>
          <w:sz w:val="24"/>
          <w:szCs w:val="24"/>
        </w:rPr>
        <w:t>ковые комплексы и верх мобильных — 12 боевых ракетных железнодорожных ко</w:t>
      </w:r>
      <w:r w:rsidRPr="006D5914">
        <w:rPr>
          <w:rFonts w:ascii="Arial" w:hAnsi="Arial" w:cs="Arial"/>
          <w:sz w:val="24"/>
          <w:szCs w:val="24"/>
        </w:rPr>
        <w:t>м</w:t>
      </w:r>
      <w:r w:rsidRPr="006D5914">
        <w:rPr>
          <w:rFonts w:ascii="Arial" w:hAnsi="Arial" w:cs="Arial"/>
          <w:sz w:val="24"/>
          <w:szCs w:val="24"/>
        </w:rPr>
        <w:t xml:space="preserve">плексов.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Расстояния между пусковыми, как ПШБ, так и мобильных, в среднем получались от 30 до 50 км и весь вышеупомянутый ракетный пояс был утыкан такими площадками и запретками. Ну или по–крайней мере таковы были примерные расстояния от пусковой до КП дивизии. Идея простая, но не слишком удачная — для уничтожения пусковых, потребовалось бы привлечение значительных сил и средств потенциального противн</w:t>
      </w:r>
      <w:r w:rsidRPr="006D5914">
        <w:rPr>
          <w:rFonts w:ascii="Arial" w:hAnsi="Arial" w:cs="Arial"/>
          <w:sz w:val="24"/>
          <w:szCs w:val="24"/>
        </w:rPr>
        <w:t>и</w:t>
      </w:r>
      <w:r w:rsidRPr="006D5914">
        <w:rPr>
          <w:rFonts w:ascii="Arial" w:hAnsi="Arial" w:cs="Arial"/>
          <w:sz w:val="24"/>
          <w:szCs w:val="24"/>
        </w:rPr>
        <w:t>ка. Для тогдашних "стратегичек" все цели были зашиты жестко, перенацеливание было весьма непростой процедурой и предусматривалось несколько вариантов запуска. Первый, основной и штатный — по команде из центра управления в Москве, по кома</w:t>
      </w:r>
      <w:r w:rsidRPr="006D5914">
        <w:rPr>
          <w:rFonts w:ascii="Arial" w:hAnsi="Arial" w:cs="Arial"/>
          <w:sz w:val="24"/>
          <w:szCs w:val="24"/>
        </w:rPr>
        <w:t>н</w:t>
      </w:r>
      <w:r w:rsidRPr="006D5914">
        <w:rPr>
          <w:rFonts w:ascii="Arial" w:hAnsi="Arial" w:cs="Arial"/>
          <w:sz w:val="24"/>
          <w:szCs w:val="24"/>
        </w:rPr>
        <w:t>де из пресловутого ядерного чемоданчика (оставим за скобками). Ракета при опред</w:t>
      </w:r>
      <w:r w:rsidRPr="006D5914">
        <w:rPr>
          <w:rFonts w:ascii="Arial" w:hAnsi="Arial" w:cs="Arial"/>
          <w:sz w:val="24"/>
          <w:szCs w:val="24"/>
        </w:rPr>
        <w:t>е</w:t>
      </w:r>
      <w:r w:rsidRPr="006D5914">
        <w:rPr>
          <w:rFonts w:ascii="Arial" w:hAnsi="Arial" w:cs="Arial"/>
          <w:sz w:val="24"/>
          <w:szCs w:val="24"/>
        </w:rPr>
        <w:t>ленных условиях могла уйти и автоматом, например при близком ядерном взрыве или с помощью замысловатого комплекта, которым оснащались так называемые расчеты автономного пуска (РАП). Эти варианты были скорее нештатными и могли быть заде</w:t>
      </w:r>
      <w:r w:rsidRPr="006D5914">
        <w:rPr>
          <w:rFonts w:ascii="Arial" w:hAnsi="Arial" w:cs="Arial"/>
          <w:sz w:val="24"/>
          <w:szCs w:val="24"/>
        </w:rPr>
        <w:t>й</w:t>
      </w:r>
      <w:r w:rsidRPr="006D5914">
        <w:rPr>
          <w:rFonts w:ascii="Arial" w:hAnsi="Arial" w:cs="Arial"/>
          <w:sz w:val="24"/>
          <w:szCs w:val="24"/>
        </w:rPr>
        <w:t>ствованы в условиях разрушения инфраструктуры управления РВСН страны. Как я п</w:t>
      </w:r>
      <w:r w:rsidRPr="006D5914">
        <w:rPr>
          <w:rFonts w:ascii="Arial" w:hAnsi="Arial" w:cs="Arial"/>
          <w:sz w:val="24"/>
          <w:szCs w:val="24"/>
        </w:rPr>
        <w:t>о</w:t>
      </w:r>
      <w:r w:rsidRPr="006D5914">
        <w:rPr>
          <w:rFonts w:ascii="Arial" w:hAnsi="Arial" w:cs="Arial"/>
          <w:sz w:val="24"/>
          <w:szCs w:val="24"/>
        </w:rPr>
        <w:t>нимаю, "пояс"сильно обрезали с концов, костромичей и их БРЖДК попилили полн</w:t>
      </w:r>
      <w:r w:rsidRPr="006D5914">
        <w:rPr>
          <w:rFonts w:ascii="Arial" w:hAnsi="Arial" w:cs="Arial"/>
          <w:sz w:val="24"/>
          <w:szCs w:val="24"/>
        </w:rPr>
        <w:t>о</w:t>
      </w:r>
      <w:r w:rsidRPr="006D5914">
        <w:rPr>
          <w:rFonts w:ascii="Arial" w:hAnsi="Arial" w:cs="Arial"/>
          <w:sz w:val="24"/>
          <w:szCs w:val="24"/>
        </w:rPr>
        <w:t>стью, пара стоит в музеях, а шахтные установки взорвали, "Ясное" стал коммерческим космодромом, запускающим на утилизируемых все тех же Р–36хх спутники, где–то п</w:t>
      </w:r>
      <w:r w:rsidRPr="006D5914">
        <w:rPr>
          <w:rFonts w:ascii="Arial" w:hAnsi="Arial" w:cs="Arial"/>
          <w:sz w:val="24"/>
          <w:szCs w:val="24"/>
        </w:rPr>
        <w:t>о</w:t>
      </w:r>
      <w:r w:rsidRPr="006D5914">
        <w:rPr>
          <w:rFonts w:ascii="Arial" w:hAnsi="Arial" w:cs="Arial"/>
          <w:sz w:val="24"/>
          <w:szCs w:val="24"/>
        </w:rPr>
        <w:t xml:space="preserve">ставили твердотопливные Тополя, с легко засекаемым дымным шлейфом на полнеба. Солнечный, в котором служил я еще держится. Вот такой расклад.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Zanoz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Zanoz: Ну всякие подлодки есть ещё. Так что ядерный потенциал кое–какой имее</w:t>
      </w:r>
      <w:r w:rsidRPr="006D5914">
        <w:rPr>
          <w:rFonts w:ascii="Arial" w:hAnsi="Arial" w:cs="Arial"/>
          <w:sz w:val="24"/>
          <w:szCs w:val="24"/>
        </w:rPr>
        <w:t>т</w:t>
      </w:r>
      <w:r w:rsidRPr="006D5914">
        <w:rPr>
          <w:rFonts w:ascii="Arial" w:hAnsi="Arial" w:cs="Arial"/>
          <w:sz w:val="24"/>
          <w:szCs w:val="24"/>
        </w:rPr>
        <w:t>ся. Вообще в 90ые США надо было активно тут похозяйничать. Дальше мысль продо</w:t>
      </w:r>
      <w:r w:rsidRPr="006D5914">
        <w:rPr>
          <w:rFonts w:ascii="Arial" w:hAnsi="Arial" w:cs="Arial"/>
          <w:sz w:val="24"/>
          <w:szCs w:val="24"/>
        </w:rPr>
        <w:t>л</w:t>
      </w:r>
      <w:r w:rsidRPr="006D5914">
        <w:rPr>
          <w:rFonts w:ascii="Arial" w:hAnsi="Arial" w:cs="Arial"/>
          <w:sz w:val="24"/>
          <w:szCs w:val="24"/>
        </w:rPr>
        <w:t xml:space="preserve">жать не буду, а то на УК наговорю.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u-jeen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u–jeen: Да всегда удивляло, что исходя из логики коварных американцев и алкаша ельцина, который им продался, почему же они не лишили ядерного оружия рф? Поч</w:t>
      </w:r>
      <w:r w:rsidRPr="006D5914">
        <w:rPr>
          <w:rFonts w:ascii="Arial" w:hAnsi="Arial" w:cs="Arial"/>
          <w:sz w:val="24"/>
          <w:szCs w:val="24"/>
        </w:rPr>
        <w:t>е</w:t>
      </w:r>
      <w:r w:rsidRPr="006D5914">
        <w:rPr>
          <w:rFonts w:ascii="Arial" w:hAnsi="Arial" w:cs="Arial"/>
          <w:sz w:val="24"/>
          <w:szCs w:val="24"/>
        </w:rPr>
        <w:t>му не захватили беззащитную нашу родину? Интересно услышать ответ из ватного л</w:t>
      </w:r>
      <w:r w:rsidRPr="006D5914">
        <w:rPr>
          <w:rFonts w:ascii="Arial" w:hAnsi="Arial" w:cs="Arial"/>
          <w:sz w:val="24"/>
          <w:szCs w:val="24"/>
        </w:rPr>
        <w:t>а</w:t>
      </w:r>
      <w:r w:rsidRPr="006D5914">
        <w:rPr>
          <w:rFonts w:ascii="Arial" w:hAnsi="Arial" w:cs="Arial"/>
          <w:sz w:val="24"/>
          <w:szCs w:val="24"/>
        </w:rPr>
        <w:t xml:space="preserve">геря.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Valrox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pavelhunt: Казалось бы, вот он момент настал. Самое первое, это при распаде с</w:t>
      </w:r>
      <w:r w:rsidRPr="006D5914">
        <w:rPr>
          <w:rFonts w:ascii="Arial" w:hAnsi="Arial" w:cs="Arial"/>
          <w:sz w:val="24"/>
          <w:szCs w:val="24"/>
        </w:rPr>
        <w:t>о</w:t>
      </w:r>
      <w:r w:rsidRPr="006D5914">
        <w:rPr>
          <w:rFonts w:ascii="Arial" w:hAnsi="Arial" w:cs="Arial"/>
          <w:sz w:val="24"/>
          <w:szCs w:val="24"/>
        </w:rPr>
        <w:t>ветского союза — сразу же лишаем ядерного оружия. Ведь алкаш ельцин подписал бы любой договор. Он же продался, не? Взамен сваливаем на элиту кучу бабла. Сами в</w:t>
      </w:r>
      <w:r w:rsidRPr="006D5914">
        <w:rPr>
          <w:rFonts w:ascii="Arial" w:hAnsi="Arial" w:cs="Arial"/>
          <w:sz w:val="24"/>
          <w:szCs w:val="24"/>
        </w:rPr>
        <w:t>ы</w:t>
      </w:r>
      <w:r w:rsidRPr="006D5914">
        <w:rPr>
          <w:rFonts w:ascii="Arial" w:hAnsi="Arial" w:cs="Arial"/>
          <w:sz w:val="24"/>
          <w:szCs w:val="24"/>
        </w:rPr>
        <w:t>возим все эти ракеты. Вывозим ученых. И дополнительно алкаш ельцин подписывает договор о запрете на разработку ядерного оружия и ракет любой дальности. Выводим из совбеза. Никаких семерок и восьмерок.</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Дальше иракский сценарий. Нападаем, страна распадается еще на мелкие куски и все. Вуаля.</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Кто же помешал? Наверно зам мэра города Санкт–Петербург? Кто этот герой?</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Видать мир немного по–другому устроен. Призываю ватанов.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Valrox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Valrox: Ликвидировать шахту и стратегическую ракету весьма нетривиальная зад</w:t>
      </w:r>
      <w:r w:rsidRPr="006D5914">
        <w:rPr>
          <w:rFonts w:ascii="Arial" w:hAnsi="Arial" w:cs="Arial"/>
          <w:sz w:val="24"/>
          <w:szCs w:val="24"/>
        </w:rPr>
        <w:t>а</w:t>
      </w:r>
      <w:r w:rsidRPr="006D5914">
        <w:rPr>
          <w:rFonts w:ascii="Arial" w:hAnsi="Arial" w:cs="Arial"/>
          <w:sz w:val="24"/>
          <w:szCs w:val="24"/>
        </w:rPr>
        <w:t>ча. Дорогая и опасная. Голову снять и утилизировать незнамо куда, вытащить ракету краном, которого нет, проложить в лесу просеки и дороги, которые за 20 лет заросли строевым лесом, слить (куда?) гептил, следить за тем, чтобы резчики не надышались остатками гептила, а коровы не нажрались травы в окрестностях, успокоить общес</w:t>
      </w:r>
      <w:r w:rsidRPr="006D5914">
        <w:rPr>
          <w:rFonts w:ascii="Arial" w:hAnsi="Arial" w:cs="Arial"/>
          <w:sz w:val="24"/>
          <w:szCs w:val="24"/>
        </w:rPr>
        <w:t>т</w:t>
      </w:r>
      <w:r w:rsidRPr="006D5914">
        <w:rPr>
          <w:rFonts w:ascii="Arial" w:hAnsi="Arial" w:cs="Arial"/>
          <w:sz w:val="24"/>
          <w:szCs w:val="24"/>
        </w:rPr>
        <w:t>венность в лице инициативных жителей, туеву хучу драгметаллов не дать растащить, шахту надежно взорвать можно лишь полтонной тола, но где его взять и взрывать нельзя, пока в окрестностях 40–50 км стоят на БД другие ракеты. Можно залить ну хотя бы 1/3 шахты бетоном, но где взять вагон цемента и кто будет этот бетон месить и у</w:t>
      </w:r>
      <w:r w:rsidRPr="006D5914">
        <w:rPr>
          <w:rFonts w:ascii="Arial" w:hAnsi="Arial" w:cs="Arial"/>
          <w:sz w:val="24"/>
          <w:szCs w:val="24"/>
        </w:rPr>
        <w:t>к</w:t>
      </w:r>
      <w:r w:rsidRPr="006D5914">
        <w:rPr>
          <w:rFonts w:ascii="Arial" w:hAnsi="Arial" w:cs="Arial"/>
          <w:sz w:val="24"/>
          <w:szCs w:val="24"/>
        </w:rPr>
        <w:t xml:space="preserve">ладывать в дальних окрестностях города Задрищенска. Уничтожить документацию ибо она вся под корень с грифом секретно и сов. секретно. Все эти задачи нужно решить быстро и правильно.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Zanoz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Zanoz: хм... задача ликвидации вероятного противника стоит этих свеч и ресурсов. ведь дай такую возможность россии — она бы 9 власть рф) свое население до нитки бы обобрало, но такую бы задачу решила.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нет доступа? пфф! а вертолет на что? а ракету залить бетоном вместе с шахтой.</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или гептил слить в шахту, а ракету выковырять оттуда и распилить на цветмет.</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а потом н–дмг в шахту и хай горит!</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да и к шахтам, поди, рельсы идут — спилил лес и вези по ним оборудование.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pavelhunt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pavelhunt: На тех которые я видел — никаких рельс не было. Была скромненькая грунтовка–щебенка, по которой два раза в неделю завозят–вывозят дежурную смену на тентованном Урале (рядовой и сержантский состав) и кунге на ГАЗ–66 для офице</w:t>
      </w:r>
      <w:r w:rsidRPr="006D5914">
        <w:rPr>
          <w:rFonts w:ascii="Arial" w:hAnsi="Arial" w:cs="Arial"/>
          <w:sz w:val="24"/>
          <w:szCs w:val="24"/>
        </w:rPr>
        <w:t>р</w:t>
      </w:r>
      <w:r w:rsidRPr="006D5914">
        <w:rPr>
          <w:rFonts w:ascii="Arial" w:hAnsi="Arial" w:cs="Arial"/>
          <w:sz w:val="24"/>
          <w:szCs w:val="24"/>
        </w:rPr>
        <w:t>ского состава. Если проблему можно решить за деньги, то это не проблема, а расходы. В данном случае ликвидация ШПУ — реальная проблема, которая не решалась име</w:t>
      </w:r>
      <w:r w:rsidRPr="006D5914">
        <w:rPr>
          <w:rFonts w:ascii="Arial" w:hAnsi="Arial" w:cs="Arial"/>
          <w:sz w:val="24"/>
          <w:szCs w:val="24"/>
        </w:rPr>
        <w:t>н</w:t>
      </w:r>
      <w:r w:rsidRPr="006D5914">
        <w:rPr>
          <w:rFonts w:ascii="Arial" w:hAnsi="Arial" w:cs="Arial"/>
          <w:sz w:val="24"/>
          <w:szCs w:val="24"/>
        </w:rPr>
        <w:t xml:space="preserve">но и только деньгами.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Zanoz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u–jeen: А между тем — подлодки единственное адекватное оружие у РФ, так как по многочисленным данным российское ПРО не в состоянии отразить удар США, совр</w:t>
      </w:r>
      <w:r w:rsidRPr="006D5914">
        <w:rPr>
          <w:rFonts w:ascii="Arial" w:hAnsi="Arial" w:cs="Arial"/>
          <w:sz w:val="24"/>
          <w:szCs w:val="24"/>
        </w:rPr>
        <w:t>е</w:t>
      </w:r>
      <w:r w:rsidRPr="006D5914">
        <w:rPr>
          <w:rFonts w:ascii="Arial" w:hAnsi="Arial" w:cs="Arial"/>
          <w:sz w:val="24"/>
          <w:szCs w:val="24"/>
        </w:rPr>
        <w:t>менное американское оружие в состоянии накрывать территории даже с переносными пусковыми точками и т.д. то есть превентивно уничтожить пуски или сбить на начале и закидать Россию своими боеголовками, которые в большинстве не могут быть сбиты. А вот атомные субмарины подо льдом северного полюса могут весьма оперативно всплыть и запустить в сторону США массу ракет, которые штаты также не в состоянии сбить пока еще — вот именно эти подлодки в настоящее время нельзя отследить. П</w:t>
      </w:r>
      <w:r w:rsidRPr="006D5914">
        <w:rPr>
          <w:rFonts w:ascii="Arial" w:hAnsi="Arial" w:cs="Arial"/>
          <w:sz w:val="24"/>
          <w:szCs w:val="24"/>
        </w:rPr>
        <w:t>о</w:t>
      </w:r>
      <w:r w:rsidRPr="006D5914">
        <w:rPr>
          <w:rFonts w:ascii="Arial" w:hAnsi="Arial" w:cs="Arial"/>
          <w:sz w:val="24"/>
          <w:szCs w:val="24"/>
        </w:rPr>
        <w:t xml:space="preserve">сему, пока еще паритет.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user6667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user6667: да паритет, паритет!</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можно уже начать дороги с больницами строить?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pavelhunt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pavelhunt: Рано, надо проект борей достроить ещё, понимать надо.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shiftingbee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shiftingbee: и базу на луне! вот там дороги и построим — там климат збс, не то что здесь!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pavelhunt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user6667: ПРО у РФ скорее московское, чем российское.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kura_mandelbrota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horse: В том–то и дело, что им можно только трясти и все это понимают.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mental_retardation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Вместо того, чтобы рвать на себе волосы в изумлении от идиотизма этого мудака, вы бы лучше порадовались, что он убедительно показал огромной аудитории Шпигеля, что такое РФ и почему ее нужно додавить.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LSK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&gt;Русские может быть не так сильны в экономике, в искусстве ведения переговоров, но зато мы прекрасные воины.</w:t>
      </w:r>
      <w:r>
        <w:rPr>
          <w:rFonts w:ascii="Arial" w:hAnsi="Arial" w:cs="Arial"/>
          <w:sz w:val="24"/>
          <w:szCs w:val="24"/>
        </w:rPr>
        <w:t xml:space="preserve"> </w:t>
      </w:r>
      <w:r w:rsidRPr="006D5914">
        <w:rPr>
          <w:rFonts w:ascii="Arial" w:hAnsi="Arial" w:cs="Arial"/>
          <w:sz w:val="24"/>
          <w:szCs w:val="24"/>
        </w:rPr>
        <w:t>Перевожу: "Теперь ты наш коммерс, ты нам денег до</w:t>
      </w:r>
      <w:r w:rsidRPr="006D5914">
        <w:rPr>
          <w:rFonts w:ascii="Arial" w:hAnsi="Arial" w:cs="Arial"/>
          <w:sz w:val="24"/>
          <w:szCs w:val="24"/>
        </w:rPr>
        <w:t>л</w:t>
      </w:r>
      <w:r w:rsidRPr="006D5914">
        <w:rPr>
          <w:rFonts w:ascii="Arial" w:hAnsi="Arial" w:cs="Arial"/>
          <w:sz w:val="24"/>
          <w:szCs w:val="24"/>
        </w:rPr>
        <w:t>жен". Только масштаб п</w:t>
      </w:r>
      <w:r w:rsidRPr="006D5914">
        <w:rPr>
          <w:rFonts w:ascii="Arial" w:hAnsi="Arial" w:cs="Arial"/>
          <w:sz w:val="24"/>
          <w:szCs w:val="24"/>
        </w:rPr>
        <w:t>о</w:t>
      </w:r>
      <w:r w:rsidRPr="006D5914">
        <w:rPr>
          <w:rFonts w:ascii="Arial" w:hAnsi="Arial" w:cs="Arial"/>
          <w:sz w:val="24"/>
          <w:szCs w:val="24"/>
        </w:rPr>
        <w:t xml:space="preserve">больше.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OriS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Вот это текст! Гениально! Великолепно! Где тут в юные путинцы принимают? Сд</w:t>
      </w:r>
      <w:r w:rsidRPr="006D5914">
        <w:rPr>
          <w:rFonts w:ascii="Arial" w:hAnsi="Arial" w:cs="Arial"/>
          <w:sz w:val="24"/>
          <w:szCs w:val="24"/>
        </w:rPr>
        <w:t>е</w:t>
      </w:r>
      <w:r w:rsidRPr="006D5914">
        <w:rPr>
          <w:rFonts w:ascii="Arial" w:hAnsi="Arial" w:cs="Arial"/>
          <w:sz w:val="24"/>
          <w:szCs w:val="24"/>
        </w:rPr>
        <w:t>лаю себе наколку с Володей, ведь он могёт! Сука, водки дайте мне быстро! За Росс</w:t>
      </w:r>
      <w:r w:rsidRPr="006D5914">
        <w:rPr>
          <w:rFonts w:ascii="Arial" w:hAnsi="Arial" w:cs="Arial"/>
          <w:sz w:val="24"/>
          <w:szCs w:val="24"/>
        </w:rPr>
        <w:t>е</w:t>
      </w:r>
      <w:r w:rsidRPr="006D5914">
        <w:rPr>
          <w:rFonts w:ascii="Arial" w:hAnsi="Arial" w:cs="Arial"/>
          <w:sz w:val="24"/>
          <w:szCs w:val="24"/>
        </w:rPr>
        <w:t>юшку до дна! Ух....</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Все, все.... Кажись отпустило.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Shmel_SPb · ответить </w:t>
      </w:r>
    </w:p>
    <w:p w:rsidR="00FD1AC7" w:rsidRPr="00FA7F52" w:rsidRDefault="00FD1AC7" w:rsidP="006D5914">
      <w:pPr>
        <w:spacing w:after="0"/>
        <w:ind w:firstLine="454"/>
        <w:jc w:val="both"/>
        <w:rPr>
          <w:rFonts w:ascii="Arial" w:hAnsi="Arial" w:cs="Arial"/>
          <w:b/>
          <w:sz w:val="24"/>
          <w:szCs w:val="24"/>
        </w:rPr>
      </w:pPr>
      <w:r w:rsidRPr="00FA7F52">
        <w:rPr>
          <w:rFonts w:ascii="Arial" w:hAnsi="Arial" w:cs="Arial"/>
          <w:b/>
          <w:sz w:val="24"/>
          <w:szCs w:val="24"/>
        </w:rPr>
        <w:t>…</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"К этой Евразии будет принадлежать и континент Европа." Это опечатка перевода или он действительно так сказал?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Spiritus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Spiritus: Действительно так сказал! 1 в 1 — я это гарантирую. Перечитал 3 раза прежде чем написать — дабы не вводить в заблуждение.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Didja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Didja: А Китай в курсе всех этих планов? Интересно будет посмотреть на интервью г–на Караганова газете "Женмынь Жибао".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loffenfeld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loffenfeld: Вряд ли такое интерьвь появится в Китайской прессе. Те же всё по фе</w:t>
      </w:r>
      <w:r w:rsidRPr="006D5914">
        <w:rPr>
          <w:rFonts w:ascii="Arial" w:hAnsi="Arial" w:cs="Arial"/>
          <w:sz w:val="24"/>
          <w:szCs w:val="24"/>
        </w:rPr>
        <w:t>н</w:t>
      </w:r>
      <w:r w:rsidRPr="006D5914">
        <w:rPr>
          <w:rFonts w:ascii="Arial" w:hAnsi="Arial" w:cs="Arial"/>
          <w:sz w:val="24"/>
          <w:szCs w:val="24"/>
        </w:rPr>
        <w:t xml:space="preserve">шую творят. А у персонажа явно карма фонит. Не захотят пачкаться.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Makasyaba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Didja: Ну, он трижды тёмный тогда, как минимум: по окраске выбранной стороны, по элементарным школьным знаниям и по ясности изложения мыслей.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Spiritus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Didja: секретный канал по Уралу уже копают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etingeph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Это незамутненный пиздец.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lointc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lointc: Пожалуй, этому пиздецу самое место в палате мер и весов.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Kooksha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О, у меня в голове живет единственная цитата этого человека: "В России низкое качество населения"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fille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fille: При всём неуважении к этому человеку как раз эту мысль на политоте очень многие разделяют, 86% быдла, генетические рабы, вот это вот всё.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PapaCarlo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fille: Он на своём примере демонстрирует похоже.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Sly_Cooper · ответить ↑ </w:t>
      </w:r>
    </w:p>
    <w:p w:rsidR="00FD1AC7" w:rsidRPr="006D5914" w:rsidRDefault="00FD1AC7" w:rsidP="006D5914">
      <w:pPr>
        <w:spacing w:after="0"/>
        <w:ind w:firstLine="454"/>
        <w:jc w:val="both"/>
        <w:rPr>
          <w:rFonts w:ascii="Arial" w:hAnsi="Arial" w:cs="Arial"/>
          <w:sz w:val="24"/>
          <w:szCs w:val="24"/>
        </w:rPr>
      </w:pPr>
    </w:p>
    <w:p w:rsidR="00FD1AC7" w:rsidRPr="00FA7F52" w:rsidRDefault="00FD1AC7" w:rsidP="006D5914">
      <w:pPr>
        <w:spacing w:after="0"/>
        <w:ind w:firstLine="454"/>
        <w:jc w:val="both"/>
        <w:rPr>
          <w:rFonts w:ascii="Arial" w:hAnsi="Arial" w:cs="Arial"/>
          <w:i/>
          <w:sz w:val="24"/>
          <w:szCs w:val="24"/>
        </w:rPr>
      </w:pPr>
      <w:r w:rsidRPr="00FA7F52">
        <w:rPr>
          <w:rFonts w:ascii="Arial" w:hAnsi="Arial" w:cs="Arial"/>
          <w:i/>
          <w:sz w:val="24"/>
          <w:szCs w:val="24"/>
        </w:rPr>
        <w:t>Шпигель: В Вашем докладе несколько раз упоминается о том, что применение оружия есть "очевидная и правильная мера в случае, если очевидно затронуты и</w:t>
      </w:r>
      <w:r w:rsidRPr="00FA7F52">
        <w:rPr>
          <w:rFonts w:ascii="Arial" w:hAnsi="Arial" w:cs="Arial"/>
          <w:i/>
          <w:sz w:val="24"/>
          <w:szCs w:val="24"/>
        </w:rPr>
        <w:t>н</w:t>
      </w:r>
      <w:r w:rsidRPr="00FA7F52">
        <w:rPr>
          <w:rFonts w:ascii="Arial" w:hAnsi="Arial" w:cs="Arial"/>
          <w:i/>
          <w:sz w:val="24"/>
          <w:szCs w:val="24"/>
        </w:rPr>
        <w:t>тересы государства". Под этим Вы понимаете Украину?</w:t>
      </w:r>
    </w:p>
    <w:p w:rsidR="00FD1AC7" w:rsidRPr="00FA7F52" w:rsidRDefault="00FD1AC7" w:rsidP="006D5914">
      <w:pPr>
        <w:spacing w:after="0"/>
        <w:ind w:firstLine="454"/>
        <w:jc w:val="both"/>
        <w:rPr>
          <w:rFonts w:ascii="Arial" w:hAnsi="Arial" w:cs="Arial"/>
          <w:i/>
          <w:sz w:val="24"/>
          <w:szCs w:val="24"/>
        </w:rPr>
      </w:pPr>
      <w:r w:rsidRPr="00FA7F52">
        <w:rPr>
          <w:rFonts w:ascii="Arial" w:hAnsi="Arial" w:cs="Arial"/>
          <w:i/>
          <w:sz w:val="24"/>
          <w:szCs w:val="24"/>
        </w:rPr>
        <w:t>Кагаранов: Да, безусловно. А кроме того случаи, когда вблизи государства с</w:t>
      </w:r>
      <w:r w:rsidRPr="00FA7F52">
        <w:rPr>
          <w:rFonts w:ascii="Arial" w:hAnsi="Arial" w:cs="Arial"/>
          <w:i/>
          <w:sz w:val="24"/>
          <w:szCs w:val="24"/>
        </w:rPr>
        <w:t>о</w:t>
      </w:r>
      <w:r w:rsidRPr="00FA7F52">
        <w:rPr>
          <w:rFonts w:ascii="Arial" w:hAnsi="Arial" w:cs="Arial"/>
          <w:i/>
          <w:sz w:val="24"/>
          <w:szCs w:val="24"/>
        </w:rPr>
        <w:t>средотачиваются серьёзные силы противника.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...сказал личный советник президента страны, которая в 2007 году вышла из дог</w:t>
      </w:r>
      <w:r w:rsidRPr="006D5914">
        <w:rPr>
          <w:rFonts w:ascii="Arial" w:hAnsi="Arial" w:cs="Arial"/>
          <w:sz w:val="24"/>
          <w:szCs w:val="24"/>
        </w:rPr>
        <w:t>о</w:t>
      </w:r>
      <w:r w:rsidRPr="006D5914">
        <w:rPr>
          <w:rFonts w:ascii="Arial" w:hAnsi="Arial" w:cs="Arial"/>
          <w:sz w:val="24"/>
          <w:szCs w:val="24"/>
        </w:rPr>
        <w:t xml:space="preserve">вора о контроле количества войск на границе с другими государствами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enemydoe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enemydoe: А почему вышла, м? Или ты не знаешь, или специально это умолчал?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очень вежливо mongol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mongol: чтоб до августа 2008 достаточно войск было возле Грузии, не?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enemydoe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Интересно, сколько ему путен отвалил за эту хню? Почем нынче вот так отсосать?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mku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Sly_Cooper: Я просто работаю, так сказать, в учреждении, которое имеет отнош</w:t>
      </w:r>
      <w:r w:rsidRPr="006D5914">
        <w:rPr>
          <w:rFonts w:ascii="Arial" w:hAnsi="Arial" w:cs="Arial"/>
          <w:sz w:val="24"/>
          <w:szCs w:val="24"/>
        </w:rPr>
        <w:t>е</w:t>
      </w:r>
      <w:r w:rsidRPr="006D5914">
        <w:rPr>
          <w:rFonts w:ascii="Arial" w:hAnsi="Arial" w:cs="Arial"/>
          <w:sz w:val="24"/>
          <w:szCs w:val="24"/>
        </w:rPr>
        <w:t>ние к прослушке.</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И начальство, и генералы (да, они ещё и невыездные) считают, что надо бороться с терроризмом, надо всех прослушивать, надо всё импортозамещать ("пусть дорого всё стоит, но всё наше, пацаны"), надо отдыхать в Крыму. То, что ради этого придётся принести в жертву свободу, они считают нормальным.</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Воровство, распилы и откаты — это вообще здесь идёт немного параллельно.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DistortNeo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Мне кажется, господа, вы зря принимаете столь близко к сердцу интервью этого проходимца. Нет у него ни веса, ни имени, ни статуса — одни понты и самореклама. Очень много их опять развелось, этих политологов, профессоров, почетных академ</w:t>
      </w:r>
      <w:r w:rsidRPr="006D5914">
        <w:rPr>
          <w:rFonts w:ascii="Arial" w:hAnsi="Arial" w:cs="Arial"/>
          <w:sz w:val="24"/>
          <w:szCs w:val="24"/>
        </w:rPr>
        <w:t>и</w:t>
      </w:r>
      <w:r w:rsidRPr="006D5914">
        <w:rPr>
          <w:rFonts w:ascii="Arial" w:hAnsi="Arial" w:cs="Arial"/>
          <w:sz w:val="24"/>
          <w:szCs w:val="24"/>
        </w:rPr>
        <w:t xml:space="preserve">ков и докторов, лекторов, экономистов, лоббистов и "личных советников".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Есть у меня, скажем так, родственница. Окончила филфак, мелкий бизнес, работа на радио, немного и неудачно массмедиа, а потом вдруг — преподаватель, гендире</w:t>
      </w:r>
      <w:r w:rsidRPr="006D5914">
        <w:rPr>
          <w:rFonts w:ascii="Arial" w:hAnsi="Arial" w:cs="Arial"/>
          <w:sz w:val="24"/>
          <w:szCs w:val="24"/>
        </w:rPr>
        <w:t>к</w:t>
      </w:r>
      <w:r w:rsidRPr="006D5914">
        <w:rPr>
          <w:rFonts w:ascii="Arial" w:hAnsi="Arial" w:cs="Arial"/>
          <w:sz w:val="24"/>
          <w:szCs w:val="24"/>
        </w:rPr>
        <w:t>тор, академик (хрен знает чего), сейчас поехала в Канаду читать курс лекций по вирт</w:t>
      </w:r>
      <w:r w:rsidRPr="006D5914">
        <w:rPr>
          <w:rFonts w:ascii="Arial" w:hAnsi="Arial" w:cs="Arial"/>
          <w:sz w:val="24"/>
          <w:szCs w:val="24"/>
        </w:rPr>
        <w:t>у</w:t>
      </w:r>
      <w:r w:rsidRPr="006D5914">
        <w:rPr>
          <w:rFonts w:ascii="Arial" w:hAnsi="Arial" w:cs="Arial"/>
          <w:sz w:val="24"/>
          <w:szCs w:val="24"/>
        </w:rPr>
        <w:t>альной реальности (ни в зуб ногой) на полгода. Сыновья лейтенанта Шмидта неистр</w:t>
      </w:r>
      <w:r w:rsidRPr="006D5914">
        <w:rPr>
          <w:rFonts w:ascii="Arial" w:hAnsi="Arial" w:cs="Arial"/>
          <w:sz w:val="24"/>
          <w:szCs w:val="24"/>
        </w:rPr>
        <w:t>е</w:t>
      </w:r>
      <w:r w:rsidRPr="006D5914">
        <w:rPr>
          <w:rFonts w:ascii="Arial" w:hAnsi="Arial" w:cs="Arial"/>
          <w:sz w:val="24"/>
          <w:szCs w:val="24"/>
        </w:rPr>
        <w:t>бимы.</w:t>
      </w:r>
      <w:r>
        <w:rPr>
          <w:rFonts w:ascii="Arial" w:hAnsi="Arial" w:cs="Arial"/>
          <w:sz w:val="24"/>
          <w:szCs w:val="24"/>
        </w:rPr>
        <w:t xml:space="preserve"> </w:t>
      </w:r>
      <w:r w:rsidRPr="006D5914">
        <w:rPr>
          <w:rFonts w:ascii="Arial" w:hAnsi="Arial" w:cs="Arial"/>
          <w:sz w:val="24"/>
          <w:szCs w:val="24"/>
        </w:rPr>
        <w:t>Что же касается скандальных тезисов г–на Караганова — вспомните Жирика в его лучшие годы, он и не такое выдавал с трибуны Государственной думы в прямом эф</w:t>
      </w:r>
      <w:r w:rsidRPr="006D5914">
        <w:rPr>
          <w:rFonts w:ascii="Arial" w:hAnsi="Arial" w:cs="Arial"/>
          <w:sz w:val="24"/>
          <w:szCs w:val="24"/>
        </w:rPr>
        <w:t>и</w:t>
      </w:r>
      <w:r w:rsidRPr="006D5914">
        <w:rPr>
          <w:rFonts w:ascii="Arial" w:hAnsi="Arial" w:cs="Arial"/>
          <w:sz w:val="24"/>
          <w:szCs w:val="24"/>
        </w:rPr>
        <w:t xml:space="preserve">ре.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hincus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hincus: В принципе соглашусь с вами в оценке Караганова. Пустое место. Пытается быть святее Папы, чтобы привлечь к себе внимание. Есть только одно очень настор</w:t>
      </w:r>
      <w:r w:rsidRPr="006D5914">
        <w:rPr>
          <w:rFonts w:ascii="Arial" w:hAnsi="Arial" w:cs="Arial"/>
          <w:sz w:val="24"/>
          <w:szCs w:val="24"/>
        </w:rPr>
        <w:t>а</w:t>
      </w:r>
      <w:r w:rsidRPr="006D5914">
        <w:rPr>
          <w:rFonts w:ascii="Arial" w:hAnsi="Arial" w:cs="Arial"/>
          <w:sz w:val="24"/>
          <w:szCs w:val="24"/>
        </w:rPr>
        <w:t>живающее "но". В нормальной стране такие люди находятся в психушках, а не в Госд</w:t>
      </w:r>
      <w:r w:rsidRPr="006D5914">
        <w:rPr>
          <w:rFonts w:ascii="Arial" w:hAnsi="Arial" w:cs="Arial"/>
          <w:sz w:val="24"/>
          <w:szCs w:val="24"/>
        </w:rPr>
        <w:t>у</w:t>
      </w:r>
      <w:r w:rsidRPr="006D5914">
        <w:rPr>
          <w:rFonts w:ascii="Arial" w:hAnsi="Arial" w:cs="Arial"/>
          <w:sz w:val="24"/>
          <w:szCs w:val="24"/>
        </w:rPr>
        <w:t xml:space="preserve">ме или в пусть даже не имеющем никакого влияния, но все же совете при президенте. А если посмотреть, сколько людей совершенно искренне поддерживают такие взгляды, то становится страшно.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Написала Roc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Roc: Это действительно страшно, когда вменяемые, образованные, неглупые люди вдруг начинают ненавидеть "кого велено". Даже если нынешний политический курс и не кончится ядерным или гражданским конфликтом (во что верится всё меньше), после</w:t>
      </w:r>
      <w:r w:rsidRPr="006D5914">
        <w:rPr>
          <w:rFonts w:ascii="Arial" w:hAnsi="Arial" w:cs="Arial"/>
          <w:sz w:val="24"/>
          <w:szCs w:val="24"/>
        </w:rPr>
        <w:t>д</w:t>
      </w:r>
      <w:r w:rsidRPr="006D5914">
        <w:rPr>
          <w:rFonts w:ascii="Arial" w:hAnsi="Arial" w:cs="Arial"/>
          <w:sz w:val="24"/>
          <w:szCs w:val="24"/>
        </w:rPr>
        <w:t xml:space="preserve">ствия этой идеологии ненависти мы будем чувствовать ещё очень долго.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Когда моя мама (2 высших, инженер, высокой культуры человек) заявила, что если бы не наша помощь сепаратистам в Украине, "бандеровцы уже подходили бы к Мос</w:t>
      </w:r>
      <w:r w:rsidRPr="006D5914">
        <w:rPr>
          <w:rFonts w:ascii="Arial" w:hAnsi="Arial" w:cs="Arial"/>
          <w:sz w:val="24"/>
          <w:szCs w:val="24"/>
        </w:rPr>
        <w:t>к</w:t>
      </w:r>
      <w:r w:rsidRPr="006D5914">
        <w:rPr>
          <w:rFonts w:ascii="Arial" w:hAnsi="Arial" w:cs="Arial"/>
          <w:sz w:val="24"/>
          <w:szCs w:val="24"/>
        </w:rPr>
        <w:t xml:space="preserve">ве" — я понял, что к этому политическому режиму у меня есть претензии.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hincus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hincus: просто выбрось ее телевизор, или заблочь всю политику. культура, диск</w:t>
      </w:r>
      <w:r w:rsidRPr="006D5914">
        <w:rPr>
          <w:rFonts w:ascii="Arial" w:hAnsi="Arial" w:cs="Arial"/>
          <w:sz w:val="24"/>
          <w:szCs w:val="24"/>
        </w:rPr>
        <w:t>а</w:t>
      </w:r>
      <w:r w:rsidRPr="006D5914">
        <w:rPr>
          <w:rFonts w:ascii="Arial" w:hAnsi="Arial" w:cs="Arial"/>
          <w:sz w:val="24"/>
          <w:szCs w:val="24"/>
        </w:rPr>
        <w:t xml:space="preserve">вери, бибиси, нэшнл джеогрефик прекрасно лечат нервы и просвещают.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pavelhunt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НАТО, насколько я знаю, создавалось под противодействие совершенно иного уровня. Как только Варшавский договор благополучно самораспустился, а в бывшем СССР предложили каждому брать суверенитета, кто сколько сможет, эта архаичная машина благополучно уснула.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Старая Европа постаралась забыть о НАТО, как о страшном сне, изредка отстёг</w:t>
      </w:r>
      <w:r w:rsidRPr="006D5914">
        <w:rPr>
          <w:rFonts w:ascii="Arial" w:hAnsi="Arial" w:cs="Arial"/>
          <w:sz w:val="24"/>
          <w:szCs w:val="24"/>
        </w:rPr>
        <w:t>и</w:t>
      </w:r>
      <w:r w:rsidRPr="006D5914">
        <w:rPr>
          <w:rFonts w:ascii="Arial" w:hAnsi="Arial" w:cs="Arial"/>
          <w:sz w:val="24"/>
          <w:szCs w:val="24"/>
        </w:rPr>
        <w:t>вая денег в общий котёл, но всячески стараясь при этом отстёгивать меньше.</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Террор на Ближнем Востоке несколько пробудил НАТО и заставил декларировать своими целями (насколько я помню открытые источники тех лет) борьбу с терроризмом и ответ на экспансию Китая. России в списке вообще не было.и</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Далее молодая, но борзая американская нация (европе это нафиг не сдалось) о</w:t>
      </w:r>
      <w:r w:rsidRPr="006D5914">
        <w:rPr>
          <w:rFonts w:ascii="Arial" w:hAnsi="Arial" w:cs="Arial"/>
          <w:sz w:val="24"/>
          <w:szCs w:val="24"/>
        </w:rPr>
        <w:t>б</w:t>
      </w:r>
      <w:r w:rsidRPr="006D5914">
        <w:rPr>
          <w:rFonts w:ascii="Arial" w:hAnsi="Arial" w:cs="Arial"/>
          <w:sz w:val="24"/>
          <w:szCs w:val="24"/>
        </w:rPr>
        <w:t>катала два варианта решения вопроса — военный и экономический.</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Военный показал абсолютную эффективность американской военной машины, но оставил открытым вопрос — что делать дальше.</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Экономический мы наблюдаем на примере Китая и ещё долго будем наблюдать, думаю.</w:t>
      </w:r>
      <w:r>
        <w:rPr>
          <w:rFonts w:ascii="Arial" w:hAnsi="Arial" w:cs="Arial"/>
          <w:sz w:val="24"/>
          <w:szCs w:val="24"/>
        </w:rPr>
        <w:t xml:space="preserve"> </w:t>
      </w:r>
      <w:r w:rsidRPr="006D5914">
        <w:rPr>
          <w:rFonts w:ascii="Arial" w:hAnsi="Arial" w:cs="Arial"/>
          <w:sz w:val="24"/>
          <w:szCs w:val="24"/>
        </w:rPr>
        <w:t>Но вся эта движуха относилась, пожалуй, исключительно к Америке, Европа отбрыкивалась, как могла.</w:t>
      </w:r>
      <w:r>
        <w:rPr>
          <w:rFonts w:ascii="Arial" w:hAnsi="Arial" w:cs="Arial"/>
          <w:sz w:val="24"/>
          <w:szCs w:val="24"/>
        </w:rPr>
        <w:t xml:space="preserve"> </w:t>
      </w:r>
      <w:r w:rsidRPr="006D5914">
        <w:rPr>
          <w:rFonts w:ascii="Arial" w:hAnsi="Arial" w:cs="Arial"/>
          <w:sz w:val="24"/>
          <w:szCs w:val="24"/>
        </w:rPr>
        <w:t xml:space="preserve">И тут </w:t>
      </w:r>
      <w:r>
        <w:rPr>
          <w:rFonts w:ascii="Arial" w:hAnsi="Arial" w:cs="Arial"/>
          <w:sz w:val="24"/>
          <w:szCs w:val="24"/>
        </w:rPr>
        <w:t>н</w:t>
      </w:r>
      <w:r w:rsidRPr="006D5914">
        <w:rPr>
          <w:rFonts w:ascii="Arial" w:hAnsi="Arial" w:cs="Arial"/>
          <w:sz w:val="24"/>
          <w:szCs w:val="24"/>
        </w:rPr>
        <w:t>а сцену, весь в бело</w:t>
      </w:r>
      <w:r>
        <w:rPr>
          <w:rFonts w:ascii="Arial" w:hAnsi="Arial" w:cs="Arial"/>
          <w:sz w:val="24"/>
          <w:szCs w:val="24"/>
        </w:rPr>
        <w:t>м</w:t>
      </w:r>
      <w:r w:rsidRPr="006D5914">
        <w:rPr>
          <w:rFonts w:ascii="Arial" w:hAnsi="Arial" w:cs="Arial"/>
          <w:sz w:val="24"/>
          <w:szCs w:val="24"/>
        </w:rPr>
        <w:t>, выходит Владимир Владим</w:t>
      </w:r>
      <w:r w:rsidRPr="006D5914">
        <w:rPr>
          <w:rFonts w:ascii="Arial" w:hAnsi="Arial" w:cs="Arial"/>
          <w:sz w:val="24"/>
          <w:szCs w:val="24"/>
        </w:rPr>
        <w:t>и</w:t>
      </w:r>
      <w:r w:rsidRPr="006D5914">
        <w:rPr>
          <w:rFonts w:ascii="Arial" w:hAnsi="Arial" w:cs="Arial"/>
          <w:sz w:val="24"/>
          <w:szCs w:val="24"/>
        </w:rPr>
        <w:t>рович и вытаскивает м</w:t>
      </w:r>
      <w:r w:rsidRPr="006D5914">
        <w:rPr>
          <w:rFonts w:ascii="Arial" w:hAnsi="Arial" w:cs="Arial"/>
          <w:sz w:val="24"/>
          <w:szCs w:val="24"/>
        </w:rPr>
        <w:t>е</w:t>
      </w:r>
      <w:r w:rsidRPr="006D5914">
        <w:rPr>
          <w:rFonts w:ascii="Arial" w:hAnsi="Arial" w:cs="Arial"/>
          <w:sz w:val="24"/>
          <w:szCs w:val="24"/>
        </w:rPr>
        <w:t>тоды, о которых все забыли ещё в середине прошлого века.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НАТО начинает просыпаться, но не понимает, что это за архаичный товарищ и о</w:t>
      </w:r>
      <w:r w:rsidRPr="006D5914">
        <w:rPr>
          <w:rFonts w:ascii="Arial" w:hAnsi="Arial" w:cs="Arial"/>
          <w:sz w:val="24"/>
          <w:szCs w:val="24"/>
        </w:rPr>
        <w:t>т</w:t>
      </w:r>
      <w:r w:rsidRPr="006D5914">
        <w:rPr>
          <w:rFonts w:ascii="Arial" w:hAnsi="Arial" w:cs="Arial"/>
          <w:sz w:val="24"/>
          <w:szCs w:val="24"/>
        </w:rPr>
        <w:t>куда он взялся. Намекают, что надо бы прекратить, ан нет.</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Просыпается Старая Европа — кому понравится вялый военный конфликт под б</w:t>
      </w:r>
      <w:r w:rsidRPr="006D5914">
        <w:rPr>
          <w:rFonts w:ascii="Arial" w:hAnsi="Arial" w:cs="Arial"/>
          <w:sz w:val="24"/>
          <w:szCs w:val="24"/>
        </w:rPr>
        <w:t>о</w:t>
      </w:r>
      <w:r w:rsidRPr="006D5914">
        <w:rPr>
          <w:rFonts w:ascii="Arial" w:hAnsi="Arial" w:cs="Arial"/>
          <w:sz w:val="24"/>
          <w:szCs w:val="24"/>
        </w:rPr>
        <w:t>ком</w:t>
      </w:r>
      <w:r>
        <w:rPr>
          <w:rFonts w:ascii="Arial" w:hAnsi="Arial" w:cs="Arial"/>
          <w:sz w:val="24"/>
          <w:szCs w:val="24"/>
        </w:rPr>
        <w:t>?</w:t>
      </w:r>
      <w:r w:rsidRPr="006D5914">
        <w:rPr>
          <w:rFonts w:ascii="Arial" w:hAnsi="Arial" w:cs="Arial"/>
          <w:sz w:val="24"/>
          <w:szCs w:val="24"/>
        </w:rPr>
        <w:t xml:space="preserve"> </w:t>
      </w:r>
      <w:r>
        <w:rPr>
          <w:rFonts w:ascii="Arial" w:hAnsi="Arial" w:cs="Arial"/>
          <w:sz w:val="24"/>
          <w:szCs w:val="24"/>
        </w:rPr>
        <w:t>В</w:t>
      </w:r>
      <w:r w:rsidRPr="006D5914">
        <w:rPr>
          <w:rFonts w:ascii="Arial" w:hAnsi="Arial" w:cs="Arial"/>
          <w:sz w:val="24"/>
          <w:szCs w:val="24"/>
        </w:rPr>
        <w:t>споминают о членстве в НАТО, чего–то требуют.</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Далее аналитики НАТО оценивают военный потенциал РФ и выдвигают к границам пару батальонов. Вот на месте Владимировича я бы обиделся, что именно так оцен</w:t>
      </w:r>
      <w:r w:rsidRPr="006D5914">
        <w:rPr>
          <w:rFonts w:ascii="Arial" w:hAnsi="Arial" w:cs="Arial"/>
          <w:sz w:val="24"/>
          <w:szCs w:val="24"/>
        </w:rPr>
        <w:t>и</w:t>
      </w:r>
      <w:r w:rsidRPr="006D5914">
        <w:rPr>
          <w:rFonts w:ascii="Arial" w:hAnsi="Arial" w:cs="Arial"/>
          <w:sz w:val="24"/>
          <w:szCs w:val="24"/>
        </w:rPr>
        <w:t>вают наши вооруженные силы? Хотя...</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Про ядерное оружие. Не взлетит.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Dyllan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Dyllan: грубо говоря — именно Путин поднял веки НАТО, именно его усилиями вся эта архаика времён холодной войны появилась на границах РФ и будет ещё появлят</w:t>
      </w:r>
      <w:r w:rsidRPr="006D5914">
        <w:rPr>
          <w:rFonts w:ascii="Arial" w:hAnsi="Arial" w:cs="Arial"/>
          <w:sz w:val="24"/>
          <w:szCs w:val="24"/>
        </w:rPr>
        <w:t>ь</w:t>
      </w:r>
      <w:r w:rsidRPr="006D5914">
        <w:rPr>
          <w:rFonts w:ascii="Arial" w:hAnsi="Arial" w:cs="Arial"/>
          <w:sz w:val="24"/>
          <w:szCs w:val="24"/>
        </w:rPr>
        <w:t>ся. Любовно стряхнул с него пыль, вставил зубы, напомнил, как правильно кусать.</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Спасибо Путину за это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Как бы вбить в голову имперцам, что нафиг никому не сдалась Россиюшка, нет там ничего исключительного. Даже оружием бряцать дорого, всё сами принесут.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Dyllan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Dyllan: Вот, вы уже близки к пониманию ситуации глазами руководства РФ: РФ н</w:t>
      </w:r>
      <w:r w:rsidRPr="006D5914">
        <w:rPr>
          <w:rFonts w:ascii="Arial" w:hAnsi="Arial" w:cs="Arial"/>
          <w:sz w:val="24"/>
          <w:szCs w:val="24"/>
        </w:rPr>
        <w:t>а</w:t>
      </w:r>
      <w:r w:rsidRPr="006D5914">
        <w:rPr>
          <w:rFonts w:ascii="Arial" w:hAnsi="Arial" w:cs="Arial"/>
          <w:sz w:val="24"/>
          <w:szCs w:val="24"/>
        </w:rPr>
        <w:t>чала наращивать вооружение — НАТО приблизилось к границам, с вашей точки зрения это РФ виновата, а с точки зрения их — НАТО.</w:t>
      </w:r>
      <w:r>
        <w:rPr>
          <w:rFonts w:ascii="Arial" w:hAnsi="Arial" w:cs="Arial"/>
          <w:sz w:val="24"/>
          <w:szCs w:val="24"/>
        </w:rPr>
        <w:t xml:space="preserve"> </w:t>
      </w:r>
      <w:r w:rsidRPr="006D5914">
        <w:rPr>
          <w:rFonts w:ascii="Arial" w:hAnsi="Arial" w:cs="Arial"/>
          <w:sz w:val="24"/>
          <w:szCs w:val="24"/>
        </w:rPr>
        <w:t xml:space="preserve">Товарищ в интервью же ничего нового не сказал. В чем сенсация?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user6667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user6667: А зачем мне понимать ситуацию глазами руководства РФ?</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РФ начала наращивать вооружение — НАТО приблизилось к границам, с вашей точки зрения это РФ виновата, а с точки зрения их — НАТО.</w:t>
      </w:r>
      <w:r>
        <w:rPr>
          <w:rFonts w:ascii="Arial" w:hAnsi="Arial" w:cs="Arial"/>
          <w:sz w:val="24"/>
          <w:szCs w:val="24"/>
        </w:rPr>
        <w:t xml:space="preserve"> </w:t>
      </w:r>
      <w:r w:rsidRPr="006D5914">
        <w:rPr>
          <w:rFonts w:ascii="Arial" w:hAnsi="Arial" w:cs="Arial"/>
          <w:sz w:val="24"/>
          <w:szCs w:val="24"/>
        </w:rPr>
        <w:t>Но причинно–следственная связь совсем другая</w:t>
      </w:r>
      <w:r>
        <w:rPr>
          <w:rFonts w:ascii="Arial" w:hAnsi="Arial" w:cs="Arial"/>
          <w:sz w:val="24"/>
          <w:szCs w:val="24"/>
        </w:rPr>
        <w:t xml:space="preserve"> </w:t>
      </w:r>
      <w:r w:rsidRPr="006D5914">
        <w:rPr>
          <w:rFonts w:ascii="Arial" w:hAnsi="Arial" w:cs="Arial"/>
          <w:sz w:val="24"/>
          <w:szCs w:val="24"/>
        </w:rPr>
        <w:t>–</w:t>
      </w:r>
      <w:r>
        <w:rPr>
          <w:rFonts w:ascii="Arial" w:hAnsi="Arial" w:cs="Arial"/>
          <w:sz w:val="24"/>
          <w:szCs w:val="24"/>
        </w:rPr>
        <w:t xml:space="preserve"> </w:t>
      </w:r>
      <w:r w:rsidRPr="006D5914">
        <w:rPr>
          <w:rFonts w:ascii="Arial" w:hAnsi="Arial" w:cs="Arial"/>
          <w:sz w:val="24"/>
          <w:szCs w:val="24"/>
        </w:rPr>
        <w:t xml:space="preserve">РФ отжало Крым, устроила гибридную войну на Донбассе, с экранов полилась агрессивная риторика в адрес Запада, депутаты гос.думы заявляют что прибалтика наша и т.д., а потом уже НАТО решает увеличить военный контингент, по запросу членов альянса, которые видят в действиях РФ угрозу.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skypostal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user6667: точку зрения руководства РФ я понимаю, но, думаю, у них там с в</w:t>
      </w:r>
      <w:r w:rsidRPr="006D5914">
        <w:rPr>
          <w:rFonts w:ascii="Arial" w:hAnsi="Arial" w:cs="Arial"/>
          <w:sz w:val="24"/>
          <w:szCs w:val="24"/>
        </w:rPr>
        <w:t>ы</w:t>
      </w:r>
      <w:r w:rsidRPr="006D5914">
        <w:rPr>
          <w:rFonts w:ascii="Arial" w:hAnsi="Arial" w:cs="Arial"/>
          <w:sz w:val="24"/>
          <w:szCs w:val="24"/>
        </w:rPr>
        <w:t>бором точки отсчёта всё плохо. Как и с выбором противника (история не учит), ну да ладно.</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А с тем, что тварищ в интервью ничего нового не сказал — согласен. Думаю, зав</w:t>
      </w:r>
      <w:r w:rsidRPr="006D5914">
        <w:rPr>
          <w:rFonts w:ascii="Arial" w:hAnsi="Arial" w:cs="Arial"/>
          <w:sz w:val="24"/>
          <w:szCs w:val="24"/>
        </w:rPr>
        <w:t>а</w:t>
      </w:r>
      <w:r w:rsidRPr="006D5914">
        <w:rPr>
          <w:rFonts w:ascii="Arial" w:hAnsi="Arial" w:cs="Arial"/>
          <w:sz w:val="24"/>
          <w:szCs w:val="24"/>
        </w:rPr>
        <w:t>рившаяся каша настолько сложна, что ни один господинчик в модном костюме не ск</w:t>
      </w:r>
      <w:r w:rsidRPr="006D5914">
        <w:rPr>
          <w:rFonts w:ascii="Arial" w:hAnsi="Arial" w:cs="Arial"/>
          <w:sz w:val="24"/>
          <w:szCs w:val="24"/>
        </w:rPr>
        <w:t>а</w:t>
      </w:r>
      <w:r w:rsidRPr="006D5914">
        <w:rPr>
          <w:rFonts w:ascii="Arial" w:hAnsi="Arial" w:cs="Arial"/>
          <w:sz w:val="24"/>
          <w:szCs w:val="24"/>
        </w:rPr>
        <w:t>жет ничего нового, нужен целый институт аналитиков.</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Печалит, правда, что кашу заварила РФ и разбираться ей. Запад переживёт, он достаточно богат, чтобы позволить себе (пусть даже) ошибки.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Dyllan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user6667: Вы в целом излагаете разумные мысли, вежливо, уважительно иногда. Я вот даже плюс поставил вашему комментарию. Но у меня ощущение, что вы искренне верите, что война между НАТО и Россией обычными методами все еще возможна. А мне кажется это самообманом. Да, Россия вполне может разбомбить арабские плем</w:t>
      </w:r>
      <w:r w:rsidRPr="006D5914">
        <w:rPr>
          <w:rFonts w:ascii="Arial" w:hAnsi="Arial" w:cs="Arial"/>
          <w:sz w:val="24"/>
          <w:szCs w:val="24"/>
        </w:rPr>
        <w:t>е</w:t>
      </w:r>
      <w:r w:rsidRPr="006D5914">
        <w:rPr>
          <w:rFonts w:ascii="Arial" w:hAnsi="Arial" w:cs="Arial"/>
          <w:sz w:val="24"/>
          <w:szCs w:val="24"/>
        </w:rPr>
        <w:t>на без государства, вполне может послать сотни танков на Донбасс и создать там до</w:t>
      </w:r>
      <w:r w:rsidRPr="006D5914">
        <w:rPr>
          <w:rFonts w:ascii="Arial" w:hAnsi="Arial" w:cs="Arial"/>
          <w:sz w:val="24"/>
          <w:szCs w:val="24"/>
        </w:rPr>
        <w:t>л</w:t>
      </w:r>
      <w:r w:rsidRPr="006D5914">
        <w:rPr>
          <w:rFonts w:ascii="Arial" w:hAnsi="Arial" w:cs="Arial"/>
          <w:sz w:val="24"/>
          <w:szCs w:val="24"/>
        </w:rPr>
        <w:t>гоиграющие проблемы. То есть вполне может доминировать вооруженной силой пр</w:t>
      </w:r>
      <w:r w:rsidRPr="006D5914">
        <w:rPr>
          <w:rFonts w:ascii="Arial" w:hAnsi="Arial" w:cs="Arial"/>
          <w:sz w:val="24"/>
          <w:szCs w:val="24"/>
        </w:rPr>
        <w:t>о</w:t>
      </w:r>
      <w:r w:rsidRPr="006D5914">
        <w:rPr>
          <w:rFonts w:ascii="Arial" w:hAnsi="Arial" w:cs="Arial"/>
          <w:sz w:val="24"/>
          <w:szCs w:val="24"/>
        </w:rPr>
        <w:t>тив стран и народов с удручающим состоянием экономики. Против НАТО, на мой взгляд, не может. Потому что отключение от SWIFT эффективнее десанта и не влечет человеческих жертв, эмбарго на товары гарантирует коллапс всей российской экон</w:t>
      </w:r>
      <w:r w:rsidRPr="006D5914">
        <w:rPr>
          <w:rFonts w:ascii="Arial" w:hAnsi="Arial" w:cs="Arial"/>
          <w:sz w:val="24"/>
          <w:szCs w:val="24"/>
        </w:rPr>
        <w:t>о</w:t>
      </w:r>
      <w:r w:rsidRPr="006D5914">
        <w:rPr>
          <w:rFonts w:ascii="Arial" w:hAnsi="Arial" w:cs="Arial"/>
          <w:sz w:val="24"/>
          <w:szCs w:val="24"/>
        </w:rPr>
        <w:t>мики (это я вам как производственник говорю), но не нуждается в интервенции войск</w:t>
      </w:r>
      <w:r w:rsidRPr="006D5914">
        <w:rPr>
          <w:rFonts w:ascii="Arial" w:hAnsi="Arial" w:cs="Arial"/>
          <w:sz w:val="24"/>
          <w:szCs w:val="24"/>
        </w:rPr>
        <w:t>а</w:t>
      </w:r>
      <w:r w:rsidRPr="006D5914">
        <w:rPr>
          <w:rFonts w:ascii="Arial" w:hAnsi="Arial" w:cs="Arial"/>
          <w:sz w:val="24"/>
          <w:szCs w:val="24"/>
        </w:rPr>
        <w:t>ми. Россия не в состоянии уже даже просто прокормить себя. Мы экспортируем зерно, но закупаем все –</w:t>
      </w:r>
      <w:r>
        <w:rPr>
          <w:rFonts w:ascii="Arial" w:hAnsi="Arial" w:cs="Arial"/>
          <w:sz w:val="24"/>
          <w:szCs w:val="24"/>
        </w:rPr>
        <w:t xml:space="preserve"> </w:t>
      </w:r>
      <w:r w:rsidRPr="006D5914">
        <w:rPr>
          <w:rFonts w:ascii="Arial" w:hAnsi="Arial" w:cs="Arial"/>
          <w:sz w:val="24"/>
          <w:szCs w:val="24"/>
        </w:rPr>
        <w:t>от семян и мальков рыбы до семенной жидкости для оплодотвор</w:t>
      </w:r>
      <w:r w:rsidRPr="006D5914">
        <w:rPr>
          <w:rFonts w:ascii="Arial" w:hAnsi="Arial" w:cs="Arial"/>
          <w:sz w:val="24"/>
          <w:szCs w:val="24"/>
        </w:rPr>
        <w:t>е</w:t>
      </w:r>
      <w:r w:rsidRPr="006D5914">
        <w:rPr>
          <w:rFonts w:ascii="Arial" w:hAnsi="Arial" w:cs="Arial"/>
          <w:sz w:val="24"/>
          <w:szCs w:val="24"/>
        </w:rPr>
        <w:t>ния коров. И страны НАТО это знают. Поэтому противостояния никакого нет. Задушить Россию экономически дело одного</w:t>
      </w:r>
      <w:r>
        <w:rPr>
          <w:rFonts w:ascii="Arial" w:hAnsi="Arial" w:cs="Arial"/>
          <w:sz w:val="24"/>
          <w:szCs w:val="24"/>
        </w:rPr>
        <w:t>-</w:t>
      </w:r>
      <w:r w:rsidRPr="006D5914">
        <w:rPr>
          <w:rFonts w:ascii="Arial" w:hAnsi="Arial" w:cs="Arial"/>
          <w:sz w:val="24"/>
          <w:szCs w:val="24"/>
        </w:rPr>
        <w:t>двух лет, не пяти! Только что потом делать с нищей страной с голодным, злым и необразованным населением? Это не повод считать, что Россия в состоянии доминировать, растить свое влияние или разговаривать с НАТО на равных. Во времена холодной войны экономика СССР составляла 58% от америка</w:t>
      </w:r>
      <w:r w:rsidRPr="006D5914">
        <w:rPr>
          <w:rFonts w:ascii="Arial" w:hAnsi="Arial" w:cs="Arial"/>
          <w:sz w:val="24"/>
          <w:szCs w:val="24"/>
        </w:rPr>
        <w:t>н</w:t>
      </w:r>
      <w:r w:rsidRPr="006D5914">
        <w:rPr>
          <w:rFonts w:ascii="Arial" w:hAnsi="Arial" w:cs="Arial"/>
          <w:sz w:val="24"/>
          <w:szCs w:val="24"/>
        </w:rPr>
        <w:t>ской, а НАТО было меньше и не настолько едино, как сейчас. Сегодня экономика Ро</w:t>
      </w:r>
      <w:r w:rsidRPr="006D5914">
        <w:rPr>
          <w:rFonts w:ascii="Arial" w:hAnsi="Arial" w:cs="Arial"/>
          <w:sz w:val="24"/>
          <w:szCs w:val="24"/>
        </w:rPr>
        <w:t>с</w:t>
      </w:r>
      <w:r w:rsidRPr="006D5914">
        <w:rPr>
          <w:rFonts w:ascii="Arial" w:hAnsi="Arial" w:cs="Arial"/>
          <w:sz w:val="24"/>
          <w:szCs w:val="24"/>
        </w:rPr>
        <w:t>сии на фоне американо–натовской буквально не видна, и даже Варшавского договора больше в помощь нету. На мой взгляд</w:t>
      </w:r>
      <w:r>
        <w:rPr>
          <w:rFonts w:ascii="Arial" w:hAnsi="Arial" w:cs="Arial"/>
          <w:sz w:val="24"/>
          <w:szCs w:val="24"/>
        </w:rPr>
        <w:t>,</w:t>
      </w:r>
      <w:r w:rsidRPr="006D5914">
        <w:rPr>
          <w:rFonts w:ascii="Arial" w:hAnsi="Arial" w:cs="Arial"/>
          <w:sz w:val="24"/>
          <w:szCs w:val="24"/>
        </w:rPr>
        <w:t xml:space="preserve"> пренебрежение к каким–либо нашим возможн</w:t>
      </w:r>
      <w:r w:rsidRPr="006D5914">
        <w:rPr>
          <w:rFonts w:ascii="Arial" w:hAnsi="Arial" w:cs="Arial"/>
          <w:sz w:val="24"/>
          <w:szCs w:val="24"/>
        </w:rPr>
        <w:t>о</w:t>
      </w:r>
      <w:r w:rsidRPr="006D5914">
        <w:rPr>
          <w:rFonts w:ascii="Arial" w:hAnsi="Arial" w:cs="Arial"/>
          <w:sz w:val="24"/>
          <w:szCs w:val="24"/>
        </w:rPr>
        <w:t>стям НАТО показало, проведя саммит с повесткой дня о размещении войск в Балтии и Польше именно в Варшаве, столице Варшавского договора. Нет никакого "РФ вступи</w:t>
      </w:r>
      <w:r>
        <w:rPr>
          <w:rFonts w:ascii="Arial" w:hAnsi="Arial" w:cs="Arial"/>
          <w:sz w:val="24"/>
          <w:szCs w:val="24"/>
        </w:rPr>
        <w:t>ла</w:t>
      </w:r>
      <w:r w:rsidRPr="006D5914">
        <w:rPr>
          <w:rFonts w:ascii="Arial" w:hAnsi="Arial" w:cs="Arial"/>
          <w:sz w:val="24"/>
          <w:szCs w:val="24"/>
        </w:rPr>
        <w:t xml:space="preserve"> в геополитическое противостояние с западом". Это только для внутреннего пользов</w:t>
      </w:r>
      <w:r w:rsidRPr="006D5914">
        <w:rPr>
          <w:rFonts w:ascii="Arial" w:hAnsi="Arial" w:cs="Arial"/>
          <w:sz w:val="24"/>
          <w:szCs w:val="24"/>
        </w:rPr>
        <w:t>а</w:t>
      </w:r>
      <w:r w:rsidRPr="006D5914">
        <w:rPr>
          <w:rFonts w:ascii="Arial" w:hAnsi="Arial" w:cs="Arial"/>
          <w:sz w:val="24"/>
          <w:szCs w:val="24"/>
        </w:rPr>
        <w:t xml:space="preserve">ния риторика.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Portal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user6667: Вообще, если абстрагироваться от времени происходящего, то вы оп</w:t>
      </w:r>
      <w:r w:rsidRPr="006D5914">
        <w:rPr>
          <w:rFonts w:ascii="Arial" w:hAnsi="Arial" w:cs="Arial"/>
          <w:sz w:val="24"/>
          <w:szCs w:val="24"/>
        </w:rPr>
        <w:t>и</w:t>
      </w:r>
      <w:r w:rsidRPr="006D5914">
        <w:rPr>
          <w:rFonts w:ascii="Arial" w:hAnsi="Arial" w:cs="Arial"/>
          <w:sz w:val="24"/>
          <w:szCs w:val="24"/>
        </w:rPr>
        <w:t xml:space="preserve">сали историю СССР. Все что рядом то наше, а если покажут жопу то введем танки в Чехословакию, Финляндию, Афганистан и т.д. Только масштаб поменьше.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РФ идет по тому же пути. Влияние слабо, экономика тоже не на том уровне, но кто сказал, что это может помешать наращивать свое влияние в мире? –интересно на сколько за последнее время РФ увеличила свое влияние? В чем выражается это вли</w:t>
      </w:r>
      <w:r w:rsidRPr="006D5914">
        <w:rPr>
          <w:rFonts w:ascii="Arial" w:hAnsi="Arial" w:cs="Arial"/>
          <w:sz w:val="24"/>
          <w:szCs w:val="24"/>
        </w:rPr>
        <w:t>я</w:t>
      </w:r>
      <w:r w:rsidRPr="006D5914">
        <w:rPr>
          <w:rFonts w:ascii="Arial" w:hAnsi="Arial" w:cs="Arial"/>
          <w:sz w:val="24"/>
          <w:szCs w:val="24"/>
        </w:rPr>
        <w:t xml:space="preserve">ние?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skypostal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У Караганова на языке то, что у кремлёвских на уме. Это путь к войне, суки!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brugivon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Блевать хочется после прочтения. Мания величия и абсолютного превосходства. Как же все запущено...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banana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Что называется, спасибо, поржал.</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реально клоун, и на его гундёж давно уже никто не покупается. С пле</w:t>
      </w:r>
      <w:r w:rsidRPr="006D5914">
        <w:rPr>
          <w:rFonts w:ascii="Arial" w:hAnsi="Arial" w:cs="Arial"/>
          <w:sz w:val="24"/>
          <w:szCs w:val="24"/>
        </w:rPr>
        <w:t>б</w:t>
      </w:r>
      <w:r w:rsidRPr="006D5914">
        <w:rPr>
          <w:rFonts w:ascii="Arial" w:hAnsi="Arial" w:cs="Arial"/>
          <w:sz w:val="24"/>
          <w:szCs w:val="24"/>
        </w:rPr>
        <w:t>сом общаться ему впадлу, да и особо не пускают его лоснящийся череп в экран. В да</w:t>
      </w:r>
      <w:r w:rsidRPr="006D5914">
        <w:rPr>
          <w:rFonts w:ascii="Arial" w:hAnsi="Arial" w:cs="Arial"/>
          <w:sz w:val="24"/>
          <w:szCs w:val="24"/>
        </w:rPr>
        <w:t>н</w:t>
      </w:r>
      <w:r w:rsidRPr="006D5914">
        <w:rPr>
          <w:rFonts w:ascii="Arial" w:hAnsi="Arial" w:cs="Arial"/>
          <w:sz w:val="24"/>
          <w:szCs w:val="24"/>
        </w:rPr>
        <w:t>ном перфомансе он предстал в апогее творческих сил: ясно, что его предел — з</w:t>
      </w:r>
      <w:r w:rsidRPr="006D5914">
        <w:rPr>
          <w:rFonts w:ascii="Arial" w:hAnsi="Arial" w:cs="Arial"/>
          <w:sz w:val="24"/>
          <w:szCs w:val="24"/>
        </w:rPr>
        <w:t>а</w:t>
      </w:r>
      <w:r w:rsidRPr="006D5914">
        <w:rPr>
          <w:rFonts w:ascii="Arial" w:hAnsi="Arial" w:cs="Arial"/>
          <w:sz w:val="24"/>
          <w:szCs w:val="24"/>
        </w:rPr>
        <w:t>укать–закошмарить европейских журналистов. А те и рады стараться: это ж подарок какой, глядите, образцовый русский реваншист–милитарист. Я бы на их месте врезочку внизу ещё добавил с перечислением его активов в Европе.</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Хотя, судя по истеричному нахрапу, не обломилось ему ни замка, ни даже виллы завалящей в Черногории где–нить.</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Кстати, про СВОП. Было время, они серьёзно играли в масонов, даже герб себе зафигачили с циркулем, угольником и латинским девизом. Бормотали про горизонтал</w:t>
      </w:r>
      <w:r w:rsidRPr="006D5914">
        <w:rPr>
          <w:rFonts w:ascii="Arial" w:hAnsi="Arial" w:cs="Arial"/>
          <w:sz w:val="24"/>
          <w:szCs w:val="24"/>
        </w:rPr>
        <w:t>ь</w:t>
      </w:r>
      <w:r w:rsidRPr="006D5914">
        <w:rPr>
          <w:rFonts w:ascii="Arial" w:hAnsi="Arial" w:cs="Arial"/>
          <w:sz w:val="24"/>
          <w:szCs w:val="24"/>
        </w:rPr>
        <w:t xml:space="preserve">ные связи, топырили грудь. Уже тогда было смешно.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Pulemet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Нормальное интервью. Европа и Россия активно строят железный занавес. В этом они действуют в полном согласии. И такие интервью должны появляться, чтобы стро</w:t>
      </w:r>
      <w:r w:rsidRPr="006D5914">
        <w:rPr>
          <w:rFonts w:ascii="Arial" w:hAnsi="Arial" w:cs="Arial"/>
          <w:sz w:val="24"/>
          <w:szCs w:val="24"/>
        </w:rPr>
        <w:t>и</w:t>
      </w:r>
      <w:r w:rsidRPr="006D5914">
        <w:rPr>
          <w:rFonts w:ascii="Arial" w:hAnsi="Arial" w:cs="Arial"/>
          <w:sz w:val="24"/>
          <w:szCs w:val="24"/>
        </w:rPr>
        <w:t xml:space="preserve">тельство продолжалось. Такая себе страшилка, чтобы Немецкие налогоплательщики понимали, зачем их деньги тратятся на оборону, на новый железный занавес.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oxigen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Разговор двух упоротых. Пацаны, похоже, одногодки, и все еще продолжают д</w:t>
      </w:r>
      <w:r w:rsidRPr="006D5914">
        <w:rPr>
          <w:rFonts w:ascii="Arial" w:hAnsi="Arial" w:cs="Arial"/>
          <w:sz w:val="24"/>
          <w:szCs w:val="24"/>
        </w:rPr>
        <w:t>е</w:t>
      </w:r>
      <w:r w:rsidRPr="006D5914">
        <w:rPr>
          <w:rFonts w:ascii="Arial" w:hAnsi="Arial" w:cs="Arial"/>
          <w:sz w:val="24"/>
          <w:szCs w:val="24"/>
        </w:rPr>
        <w:t xml:space="preserve">лить песочницу.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Negerbalaif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Negerbalaif: Хвала небесам, хоть кто–то второго увидел...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Написала tirlili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Это интервью замечательно тем, что можно в случайном порядке расставить в</w:t>
      </w:r>
      <w:r w:rsidRPr="006D5914">
        <w:rPr>
          <w:rFonts w:ascii="Arial" w:hAnsi="Arial" w:cs="Arial"/>
          <w:sz w:val="24"/>
          <w:szCs w:val="24"/>
        </w:rPr>
        <w:t>о</w:t>
      </w:r>
      <w:r w:rsidRPr="006D5914">
        <w:rPr>
          <w:rFonts w:ascii="Arial" w:hAnsi="Arial" w:cs="Arial"/>
          <w:sz w:val="24"/>
          <w:szCs w:val="24"/>
        </w:rPr>
        <w:t xml:space="preserve">просы и ответы, а смысл тот же останется.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otmenych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Прекрасно понимаю, почему человек так горд собой. Он и его единомышленники явно ожидали большего. Не думали они, что Европа так деградировала. Смешные санкции, которые та вводила нехотя и толком не выполняет, многие и вовсе хотят их отменить. По сути хельсинкские соглашения оказались филькиной грамотой.</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Единственные, кто хоть как–то стараются влиять и сдерживать — американцы. А Европка — увы. Если когда–нибудь соберётся силами, то будем посмотреть.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derik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derik: они избегают обострения сейчас, потерю денег и поставок из РФ сейчас, но больно бьют по элите и самолюбию россиян, показывая, что довольно чуть–чуть над</w:t>
      </w:r>
      <w:r w:rsidRPr="006D5914">
        <w:rPr>
          <w:rFonts w:ascii="Arial" w:hAnsi="Arial" w:cs="Arial"/>
          <w:sz w:val="24"/>
          <w:szCs w:val="24"/>
        </w:rPr>
        <w:t>а</w:t>
      </w:r>
      <w:r w:rsidRPr="006D5914">
        <w:rPr>
          <w:rFonts w:ascii="Arial" w:hAnsi="Arial" w:cs="Arial"/>
          <w:sz w:val="24"/>
          <w:szCs w:val="24"/>
        </w:rPr>
        <w:t>вить и у нас тут штормит.</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Это очень умная и взвешенная политика.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AlLive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&gt;бьют по самолюбию россиян</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&gt;Это очень умная и взвешенная политика.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(пожимая плечами): Крым наш.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derik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derik: долгосрочная политика.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AlLive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AlLive: и насколько долгосрочная? Чем долгосрочнее, тем больше вероятность, что Крым навсегда останется в составе РФ и будет признан международным сообществом.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derik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derik: Чем долгосрочнее, тем больше вероятность</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С Крымом такая ситуация: Путин не вечен, и его политика тоже не вечна. Когда–нибудь к власти прийдут прагматичные политики, которые скажут: нам нужно налаж</w:t>
      </w:r>
      <w:r w:rsidRPr="006D5914">
        <w:rPr>
          <w:rFonts w:ascii="Arial" w:hAnsi="Arial" w:cs="Arial"/>
          <w:sz w:val="24"/>
          <w:szCs w:val="24"/>
        </w:rPr>
        <w:t>и</w:t>
      </w:r>
      <w:r w:rsidRPr="006D5914">
        <w:rPr>
          <w:rFonts w:ascii="Arial" w:hAnsi="Arial" w:cs="Arial"/>
          <w:sz w:val="24"/>
          <w:szCs w:val="24"/>
        </w:rPr>
        <w:t>вать экономические и политические отношения с Украиной.</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И самое позднее тогда на повестке дня будет Крым. И если Россия захочет былой дружбы с Украиной, вопрос этот будет неизбежно обсуждаться.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Pumpui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Pumpui: Забудь. Или придется попробовать стереть Россию с карты. Мы своих не сдаем.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очень вежливо mongol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mongol: Боюсь, это очень оптимистическая самооценка. Сдаем всю историю и по любому поводу. К сожалению.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Portal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Portal: Они до сих пор посёлок погорельцам сдать не могут. По этому считаю мо</w:t>
      </w:r>
      <w:r w:rsidRPr="006D5914">
        <w:rPr>
          <w:rFonts w:ascii="Arial" w:hAnsi="Arial" w:cs="Arial"/>
          <w:sz w:val="24"/>
          <w:szCs w:val="24"/>
        </w:rPr>
        <w:t>н</w:t>
      </w:r>
      <w:r w:rsidRPr="006D5914">
        <w:rPr>
          <w:rFonts w:ascii="Arial" w:hAnsi="Arial" w:cs="Arial"/>
          <w:sz w:val="24"/>
          <w:szCs w:val="24"/>
        </w:rPr>
        <w:t xml:space="preserve">гола правым. Они своих и своим не сдают.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Makasyaba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mongol: Тебе по телеку расскажут, что крым не наш и ты сдашь. Как и те 86% па</w:t>
      </w:r>
      <w:r w:rsidRPr="006D5914">
        <w:rPr>
          <w:rFonts w:ascii="Arial" w:hAnsi="Arial" w:cs="Arial"/>
          <w:sz w:val="24"/>
          <w:szCs w:val="24"/>
        </w:rPr>
        <w:t>т</w:t>
      </w:r>
      <w:r w:rsidRPr="006D5914">
        <w:rPr>
          <w:rFonts w:ascii="Arial" w:hAnsi="Arial" w:cs="Arial"/>
          <w:sz w:val="24"/>
          <w:szCs w:val="24"/>
        </w:rPr>
        <w:t>риотов. Ну</w:t>
      </w:r>
      <w:r>
        <w:rPr>
          <w:rFonts w:ascii="Arial" w:hAnsi="Arial" w:cs="Arial"/>
          <w:sz w:val="24"/>
          <w:szCs w:val="24"/>
        </w:rPr>
        <w:t>,</w:t>
      </w:r>
      <w:r w:rsidRPr="006D5914">
        <w:rPr>
          <w:rFonts w:ascii="Arial" w:hAnsi="Arial" w:cs="Arial"/>
          <w:sz w:val="24"/>
          <w:szCs w:val="24"/>
        </w:rPr>
        <w:t xml:space="preserve"> может</w:t>
      </w:r>
      <w:r>
        <w:rPr>
          <w:rFonts w:ascii="Arial" w:hAnsi="Arial" w:cs="Arial"/>
          <w:sz w:val="24"/>
          <w:szCs w:val="24"/>
        </w:rPr>
        <w:t>,</w:t>
      </w:r>
      <w:r w:rsidRPr="006D5914">
        <w:rPr>
          <w:rFonts w:ascii="Arial" w:hAnsi="Arial" w:cs="Arial"/>
          <w:sz w:val="24"/>
          <w:szCs w:val="24"/>
        </w:rPr>
        <w:t xml:space="preserve"> такие особо буйные</w:t>
      </w:r>
      <w:r>
        <w:rPr>
          <w:rFonts w:ascii="Arial" w:hAnsi="Arial" w:cs="Arial"/>
          <w:sz w:val="24"/>
          <w:szCs w:val="24"/>
        </w:rPr>
        <w:t>,</w:t>
      </w:r>
      <w:r w:rsidRPr="006D5914">
        <w:rPr>
          <w:rFonts w:ascii="Arial" w:hAnsi="Arial" w:cs="Arial"/>
          <w:sz w:val="24"/>
          <w:szCs w:val="24"/>
        </w:rPr>
        <w:t xml:space="preserve"> как ты</w:t>
      </w:r>
      <w:r>
        <w:rPr>
          <w:rFonts w:ascii="Arial" w:hAnsi="Arial" w:cs="Arial"/>
          <w:sz w:val="24"/>
          <w:szCs w:val="24"/>
        </w:rPr>
        <w:t>,</w:t>
      </w:r>
      <w:r w:rsidRPr="006D5914">
        <w:rPr>
          <w:rFonts w:ascii="Arial" w:hAnsi="Arial" w:cs="Arial"/>
          <w:sz w:val="24"/>
          <w:szCs w:val="24"/>
        </w:rPr>
        <w:t xml:space="preserve"> и поворчат первое время, но основная масса как стадо баранов пойдет</w:t>
      </w:r>
      <w:r>
        <w:rPr>
          <w:rFonts w:ascii="Arial" w:hAnsi="Arial" w:cs="Arial"/>
          <w:sz w:val="24"/>
          <w:szCs w:val="24"/>
        </w:rPr>
        <w:t>,</w:t>
      </w:r>
      <w:r w:rsidRPr="006D5914">
        <w:rPr>
          <w:rFonts w:ascii="Arial" w:hAnsi="Arial" w:cs="Arial"/>
          <w:sz w:val="24"/>
          <w:szCs w:val="24"/>
        </w:rPr>
        <w:t xml:space="preserve"> куда скажут</w:t>
      </w:r>
      <w:r>
        <w:rPr>
          <w:rFonts w:ascii="Arial" w:hAnsi="Arial" w:cs="Arial"/>
          <w:sz w:val="24"/>
          <w:szCs w:val="24"/>
        </w:rPr>
        <w:t>,</w:t>
      </w:r>
      <w:r w:rsidRPr="006D5914">
        <w:rPr>
          <w:rFonts w:ascii="Arial" w:hAnsi="Arial" w:cs="Arial"/>
          <w:sz w:val="24"/>
          <w:szCs w:val="24"/>
        </w:rPr>
        <w:t xml:space="preserve"> молча.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Valrox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derik: да, именно долгосрочность –залог признания мировым сообществом анне</w:t>
      </w:r>
      <w:r w:rsidRPr="006D5914">
        <w:rPr>
          <w:rFonts w:ascii="Arial" w:hAnsi="Arial" w:cs="Arial"/>
          <w:sz w:val="24"/>
          <w:szCs w:val="24"/>
        </w:rPr>
        <w:t>к</w:t>
      </w:r>
      <w:r w:rsidRPr="006D5914">
        <w:rPr>
          <w:rFonts w:ascii="Arial" w:hAnsi="Arial" w:cs="Arial"/>
          <w:sz w:val="24"/>
          <w:szCs w:val="24"/>
        </w:rPr>
        <w:t xml:space="preserve">сии законной. Доказано Северным Кипром.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StivyG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derik: понятия не имею.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AlLive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Очень напоминает, как психиатр задает вопросы и внимательно, кивая головой в</w:t>
      </w:r>
      <w:r w:rsidRPr="006D5914">
        <w:rPr>
          <w:rFonts w:ascii="Arial" w:hAnsi="Arial" w:cs="Arial"/>
          <w:sz w:val="24"/>
          <w:szCs w:val="24"/>
        </w:rPr>
        <w:t>ы</w:t>
      </w:r>
      <w:r w:rsidRPr="006D5914">
        <w:rPr>
          <w:rFonts w:ascii="Arial" w:hAnsi="Arial" w:cs="Arial"/>
          <w:sz w:val="24"/>
          <w:szCs w:val="24"/>
        </w:rPr>
        <w:t>слушивает бредни очередного безумца.</w:t>
      </w:r>
      <w:r>
        <w:rPr>
          <w:rFonts w:ascii="Arial" w:hAnsi="Arial" w:cs="Arial"/>
          <w:sz w:val="24"/>
          <w:szCs w:val="24"/>
        </w:rPr>
        <w:t xml:space="preserve"> </w:t>
      </w:r>
      <w:r w:rsidRPr="006D5914">
        <w:rPr>
          <w:rFonts w:ascii="Arial" w:hAnsi="Arial" w:cs="Arial"/>
          <w:sz w:val="24"/>
          <w:szCs w:val="24"/>
        </w:rPr>
        <w:t>А тот думая, что нашел благодарного слуш</w:t>
      </w:r>
      <w:r w:rsidRPr="006D5914">
        <w:rPr>
          <w:rFonts w:ascii="Arial" w:hAnsi="Arial" w:cs="Arial"/>
          <w:sz w:val="24"/>
          <w:szCs w:val="24"/>
        </w:rPr>
        <w:t>а</w:t>
      </w:r>
      <w:r w:rsidRPr="006D5914">
        <w:rPr>
          <w:rFonts w:ascii="Arial" w:hAnsi="Arial" w:cs="Arial"/>
          <w:sz w:val="24"/>
          <w:szCs w:val="24"/>
        </w:rPr>
        <w:t>теля заливается соловьем, не подо</w:t>
      </w:r>
      <w:r w:rsidRPr="006D5914">
        <w:rPr>
          <w:rFonts w:ascii="Arial" w:hAnsi="Arial" w:cs="Arial"/>
          <w:sz w:val="24"/>
          <w:szCs w:val="24"/>
        </w:rPr>
        <w:t>з</w:t>
      </w:r>
      <w:r w:rsidRPr="006D5914">
        <w:rPr>
          <w:rFonts w:ascii="Arial" w:hAnsi="Arial" w:cs="Arial"/>
          <w:sz w:val="24"/>
          <w:szCs w:val="24"/>
        </w:rPr>
        <w:t>ревая, что в данный момент пишется его история болезни и определяются методы л</w:t>
      </w:r>
      <w:r w:rsidRPr="006D5914">
        <w:rPr>
          <w:rFonts w:ascii="Arial" w:hAnsi="Arial" w:cs="Arial"/>
          <w:sz w:val="24"/>
          <w:szCs w:val="24"/>
        </w:rPr>
        <w:t>е</w:t>
      </w:r>
      <w:r w:rsidRPr="006D5914">
        <w:rPr>
          <w:rFonts w:ascii="Arial" w:hAnsi="Arial" w:cs="Arial"/>
          <w:sz w:val="24"/>
          <w:szCs w:val="24"/>
        </w:rPr>
        <w:t xml:space="preserve">чения.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cheefpower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Тут мне в инбокс написали:</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Приветствую Вас. Я, к сожалению, не могу ответить всем своим оппонентам, н</w:t>
      </w:r>
      <w:r w:rsidRPr="006D5914">
        <w:rPr>
          <w:rFonts w:ascii="Arial" w:hAnsi="Arial" w:cs="Arial"/>
          <w:sz w:val="24"/>
          <w:szCs w:val="24"/>
        </w:rPr>
        <w:t>е</w:t>
      </w:r>
      <w:r w:rsidRPr="006D5914">
        <w:rPr>
          <w:rFonts w:ascii="Arial" w:hAnsi="Arial" w:cs="Arial"/>
          <w:sz w:val="24"/>
          <w:szCs w:val="24"/>
        </w:rPr>
        <w:t>достаток кармы. Посему прошу Вас извиниться от моего имени перед всеми, ко</w:t>
      </w:r>
      <w:r>
        <w:rPr>
          <w:rFonts w:ascii="Arial" w:hAnsi="Arial" w:cs="Arial"/>
          <w:sz w:val="24"/>
          <w:szCs w:val="24"/>
        </w:rPr>
        <w:t>м</w:t>
      </w:r>
      <w:r w:rsidRPr="006D5914">
        <w:rPr>
          <w:rFonts w:ascii="Arial" w:hAnsi="Arial" w:cs="Arial"/>
          <w:sz w:val="24"/>
          <w:szCs w:val="24"/>
        </w:rPr>
        <w:t>у не смог ответить.</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С Уважением. Дремазавр.</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Написал Dremazawr · сегодня в 16.01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joshi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joshi: М–да, слили карму пацану. Утром была +42, сейчас –28. Пургу ватную гнал, конечно, но всё равно жестоко.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hincus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hincus: Ну так следовало ожидать. Очень уж он упорствовал.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svt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svt: на мой личный взгляд — не на слив кармы он упорствовал; достаточно и зам</w:t>
      </w:r>
      <w:r w:rsidRPr="006D5914">
        <w:rPr>
          <w:rFonts w:ascii="Arial" w:hAnsi="Arial" w:cs="Arial"/>
          <w:sz w:val="24"/>
          <w:szCs w:val="24"/>
        </w:rPr>
        <w:t>и</w:t>
      </w:r>
      <w:r w:rsidRPr="006D5914">
        <w:rPr>
          <w:rFonts w:ascii="Arial" w:hAnsi="Arial" w:cs="Arial"/>
          <w:sz w:val="24"/>
          <w:szCs w:val="24"/>
        </w:rPr>
        <w:t>нусованных комментариев. К собеседникам по большей части относился нормально, ахинея присутствовала в небольших количествах (типа про линухи против винды), о</w:t>
      </w:r>
      <w:r w:rsidRPr="006D5914">
        <w:rPr>
          <w:rFonts w:ascii="Arial" w:hAnsi="Arial" w:cs="Arial"/>
          <w:sz w:val="24"/>
          <w:szCs w:val="24"/>
        </w:rPr>
        <w:t>с</w:t>
      </w:r>
      <w:r w:rsidRPr="006D5914">
        <w:rPr>
          <w:rFonts w:ascii="Arial" w:hAnsi="Arial" w:cs="Arial"/>
          <w:sz w:val="24"/>
          <w:szCs w:val="24"/>
        </w:rPr>
        <w:t xml:space="preserve">тальное — просто мнение... Ну да ладно, что уж. Каждый сам для себя решает, за что бросить минус в карму.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etingeph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etingeph: Понимаешь, когда тебе на чёрное говорят белое, рука сама к кирпичу т</w:t>
      </w:r>
      <w:r w:rsidRPr="006D5914">
        <w:rPr>
          <w:rFonts w:ascii="Arial" w:hAnsi="Arial" w:cs="Arial"/>
          <w:sz w:val="24"/>
          <w:szCs w:val="24"/>
        </w:rPr>
        <w:t>я</w:t>
      </w:r>
      <w:r w:rsidRPr="006D5914">
        <w:rPr>
          <w:rFonts w:ascii="Arial" w:hAnsi="Arial" w:cs="Arial"/>
          <w:sz w:val="24"/>
          <w:szCs w:val="24"/>
        </w:rPr>
        <w:t xml:space="preserve">нется.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joshi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hincus: Он просто тренируется противостоять суточным колебаниям температур на Марсе. Это был один из отборочных тестов для желающих участвовать в экспедиции в один конец.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NickGrabovski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joshi: о как, ну, я ему в карму нагадил, конечно, но не сегодня.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StivyG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пиздец, просто пиздец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WayBe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так и вижу его на Жигулях и Чебоксарском Трикотаже)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ArtNauka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смотрю в каледарь — вроде не 1–ое апреля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Roger_Wilco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Roger_Wilco: У нас первого апреля часы встали. И чинить некому. День сурка.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Portal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Portal: сначала полоумная тетка, теперь вот это. очень бы не хотелось верить в твою правоту :–(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Roger_Wilco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Караганов у Парфенова в проекте намедни ситуацию в СССР комментировал, к</w:t>
      </w:r>
      <w:r w:rsidRPr="006D5914">
        <w:rPr>
          <w:rFonts w:ascii="Arial" w:hAnsi="Arial" w:cs="Arial"/>
          <w:sz w:val="24"/>
          <w:szCs w:val="24"/>
        </w:rPr>
        <w:t>а</w:t>
      </w:r>
      <w:r w:rsidRPr="006D5914">
        <w:rPr>
          <w:rFonts w:ascii="Arial" w:hAnsi="Arial" w:cs="Arial"/>
          <w:sz w:val="24"/>
          <w:szCs w:val="24"/>
        </w:rPr>
        <w:t xml:space="preserve">зался адекватным человеком.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Написала HmuroyeSolntse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это, конечно, лютый ад.</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можно все интервью в нескольких предложениях изложить.</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мы орда, мы готовы побеждать любой ценой. абсолютно любой. мы готовы пох</w:t>
      </w:r>
      <w:r w:rsidRPr="006D5914">
        <w:rPr>
          <w:rFonts w:ascii="Arial" w:hAnsi="Arial" w:cs="Arial"/>
          <w:sz w:val="24"/>
          <w:szCs w:val="24"/>
        </w:rPr>
        <w:t>о</w:t>
      </w:r>
      <w:r w:rsidRPr="006D5914">
        <w:rPr>
          <w:rFonts w:ascii="Arial" w:hAnsi="Arial" w:cs="Arial"/>
          <w:sz w:val="24"/>
          <w:szCs w:val="24"/>
        </w:rPr>
        <w:t>ронить всех, чтобы последний оставшийся праздновал победу. и орде пофиг сколько народа закопать ради достижения мифического величия.</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пс: при этом, конечно, каждый думает, что последним будет он.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botva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интересно, этот организм сам желает одеть кирзачи и воевать за россиюшку?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pavelhunt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Редкостная скотина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demmsnt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Оригинал интервью на немецком.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https://kosmologelei.files.wordpress.com/2016/07/8283spiegel–28–2016.pdf</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Топикстартер, конечно, молодец, но кое–где в переводе заметна его личная пол</w:t>
      </w:r>
      <w:r w:rsidRPr="006D5914">
        <w:rPr>
          <w:rFonts w:ascii="Arial" w:hAnsi="Arial" w:cs="Arial"/>
          <w:sz w:val="24"/>
          <w:szCs w:val="24"/>
        </w:rPr>
        <w:t>и</w:t>
      </w:r>
      <w:r w:rsidRPr="006D5914">
        <w:rPr>
          <w:rFonts w:ascii="Arial" w:hAnsi="Arial" w:cs="Arial"/>
          <w:sz w:val="24"/>
          <w:szCs w:val="24"/>
        </w:rPr>
        <w:t xml:space="preserve">тическая позиция.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MyxomopbI4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На мой взгляд, большинство из комментаторов здесь не учитывает один фактор.</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Вы оцениваете это интервью с неких демократическо–гуманистических позиций, широко распространенных как в США, так и в Европе. Для вас они единственно ве</w:t>
      </w:r>
      <w:r w:rsidRPr="006D5914">
        <w:rPr>
          <w:rFonts w:ascii="Arial" w:hAnsi="Arial" w:cs="Arial"/>
          <w:sz w:val="24"/>
          <w:szCs w:val="24"/>
        </w:rPr>
        <w:t>р</w:t>
      </w:r>
      <w:r w:rsidRPr="006D5914">
        <w:rPr>
          <w:rFonts w:ascii="Arial" w:hAnsi="Arial" w:cs="Arial"/>
          <w:sz w:val="24"/>
          <w:szCs w:val="24"/>
        </w:rPr>
        <w:t>ные, поэтому то, что изложено Карагановым, кажется чудовищным. Но для России д</w:t>
      </w:r>
      <w:r w:rsidRPr="006D5914">
        <w:rPr>
          <w:rFonts w:ascii="Arial" w:hAnsi="Arial" w:cs="Arial"/>
          <w:sz w:val="24"/>
          <w:szCs w:val="24"/>
        </w:rPr>
        <w:t>е</w:t>
      </w:r>
      <w:r w:rsidRPr="006D5914">
        <w:rPr>
          <w:rFonts w:ascii="Arial" w:hAnsi="Arial" w:cs="Arial"/>
          <w:sz w:val="24"/>
          <w:szCs w:val="24"/>
        </w:rPr>
        <w:t>мократический путь и соответствующие ценности неприемлемы в силу менталитета. В результате, одно и то же явление вы и Караганов рассматриваете даже не с разных сторон, а в разных системах координат. Вы просто говорите на разных языках, причем не имея особого желания понять собеседника.</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Говоря же о конкретных примерах — во многом соглашусь с Карагановым. Напр</w:t>
      </w:r>
      <w:r w:rsidRPr="006D5914">
        <w:rPr>
          <w:rFonts w:ascii="Arial" w:hAnsi="Arial" w:cs="Arial"/>
          <w:sz w:val="24"/>
          <w:szCs w:val="24"/>
        </w:rPr>
        <w:t>и</w:t>
      </w:r>
      <w:r w:rsidRPr="006D5914">
        <w:rPr>
          <w:rFonts w:ascii="Arial" w:hAnsi="Arial" w:cs="Arial"/>
          <w:sz w:val="24"/>
          <w:szCs w:val="24"/>
        </w:rPr>
        <w:t xml:space="preserve">мер, в вопросе о беженцах и событиях в Кёльне.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Sergeant-1996 · ответить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Sergeant–1996: Белые люди способны в свободу и гуманизм, а всякие там дикари немного ущербные и в силу менталитета в эти штуки не могут, потому требуют кнута и жесткой руки... Рукопжал бы, но рука сама указывает на Солнце.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Вы еще и антифашист поди?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unhandled_exception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Sergeant–1996: Какой процент сирийских беженцев добирается в Германию через территорию РФ?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posg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posg: К чему этот вопрос? Я говорю о проблеме беженцев в качестве прекрасного примера диаметрально противоположных взглядов на нее.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Sergeant-1996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posg: Еще раз. Речь не о частностях: куда идет поток, как закрыть границы и т.д., а о принципиально разном взгляде на проблему.</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Для официальной Европы характерно восприятие беженцев как априори равных коренным жителям страны, попытка встроить пришельцев в социум (даже за счет жертв коренного населения!), толерантность в отношении преступности со стороны м</w:t>
      </w:r>
      <w:r w:rsidRPr="006D5914">
        <w:rPr>
          <w:rFonts w:ascii="Arial" w:hAnsi="Arial" w:cs="Arial"/>
          <w:sz w:val="24"/>
          <w:szCs w:val="24"/>
        </w:rPr>
        <w:t>и</w:t>
      </w:r>
      <w:r w:rsidRPr="006D5914">
        <w:rPr>
          <w:rFonts w:ascii="Arial" w:hAnsi="Arial" w:cs="Arial"/>
          <w:sz w:val="24"/>
          <w:szCs w:val="24"/>
        </w:rPr>
        <w:t>грантов и т.д.</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Такой подход не приемлет подавляющее большинство россиян, в том числе и я. Для меня, например, дикость, что где–то в католической или протестантской стране могут отменить рождественскую елку (притом, что лично я — атеист), чтобы не задеть чувства неких мигрантов–мусульман. На х.. их чувства! Их никто туда не звал, и никто из местных европейцев не должен даже на секунду чувствовать себя из–за них сте</w:t>
      </w:r>
      <w:r w:rsidRPr="006D5914">
        <w:rPr>
          <w:rFonts w:ascii="Arial" w:hAnsi="Arial" w:cs="Arial"/>
          <w:sz w:val="24"/>
          <w:szCs w:val="24"/>
        </w:rPr>
        <w:t>с</w:t>
      </w:r>
      <w:r w:rsidRPr="006D5914">
        <w:rPr>
          <w:rFonts w:ascii="Arial" w:hAnsi="Arial" w:cs="Arial"/>
          <w:sz w:val="24"/>
          <w:szCs w:val="24"/>
        </w:rPr>
        <w:t>ненным.</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Именно эту кардинальную разницу во взглядах на многие проблемы я и имел в в</w:t>
      </w:r>
      <w:r w:rsidRPr="006D5914">
        <w:rPr>
          <w:rFonts w:ascii="Arial" w:hAnsi="Arial" w:cs="Arial"/>
          <w:sz w:val="24"/>
          <w:szCs w:val="24"/>
        </w:rPr>
        <w:t>и</w:t>
      </w:r>
      <w:r w:rsidRPr="006D5914">
        <w:rPr>
          <w:rFonts w:ascii="Arial" w:hAnsi="Arial" w:cs="Arial"/>
          <w:sz w:val="24"/>
          <w:szCs w:val="24"/>
        </w:rPr>
        <w:t xml:space="preserve">ду.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Sergeant-1996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Sergeant–1996: у меня есть определенные сомнения: или в вашей искренности, или в том что "такой подход не приемлет подавляющее большинство россиян".</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Возьмем пример столицу РФ — город Москва. Гости с Кавказа, мусульмане. Кто–либо из местных москвичей и просто россиян–славян, даже на секунду, чувствует ли себя из–за них стесненным?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posg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posg: Конечно. И предел терпения небезграничен. События в Бирюлево, в Карелии, да и во многих местах России это доказывают.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Sergeant-1996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Sergeant–1996: и чем эти единичные случаи принципиально отличаются от едини</w:t>
      </w:r>
      <w:r w:rsidRPr="006D5914">
        <w:rPr>
          <w:rFonts w:ascii="Arial" w:hAnsi="Arial" w:cs="Arial"/>
          <w:sz w:val="24"/>
          <w:szCs w:val="24"/>
        </w:rPr>
        <w:t>ч</w:t>
      </w:r>
      <w:r w:rsidRPr="006D5914">
        <w:rPr>
          <w:rFonts w:ascii="Arial" w:hAnsi="Arial" w:cs="Arial"/>
          <w:sz w:val="24"/>
          <w:szCs w:val="24"/>
        </w:rPr>
        <w:t>ных случаев ответного нападения на мигрантов в Европе? Или может события в Бир</w:t>
      </w:r>
      <w:r w:rsidRPr="006D5914">
        <w:rPr>
          <w:rFonts w:ascii="Arial" w:hAnsi="Arial" w:cs="Arial"/>
          <w:sz w:val="24"/>
          <w:szCs w:val="24"/>
        </w:rPr>
        <w:t>ю</w:t>
      </w:r>
      <w:r w:rsidRPr="006D5914">
        <w:rPr>
          <w:rFonts w:ascii="Arial" w:hAnsi="Arial" w:cs="Arial"/>
          <w:sz w:val="24"/>
          <w:szCs w:val="24"/>
        </w:rPr>
        <w:t xml:space="preserve">лево и в Карелии были по воле правительства?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posg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posg: Если учесть что поток мигрантов в РФ несколько шире, чем поток мигрантов в Европу, то как–то смешно слушать причитания про «гибель Европы». Тем более, что среднеазиатским гражданам никакие лимиты и границы не препятствуют.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Zagza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Zagza: Среднеазиатские граждане здесь по струночке ходят. И уезжают вовремя.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Написала tirlili · ответить ↑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Zagza: Лично мне они не мешают. В основном кто–то в оранжевых жилетах улицы метет. Собственно, я их вообще редко вижу.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Написала tirlili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tirlili: Мы какие–то разные ролики смотрели? Вы настаиваете на своей версии «Среднеазиатские граждане здесь по струночке ходят. И уезжают вовремя.»?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Zagza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Zagza: Да. Я смотрю жизнь, а вы концентрат.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Написала tirlili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tirlili: Щито??? Шутка дня, однозначно!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Zagza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Zagza: А что вас в Ярославле хуже плющит чем нас в Москве? Даже странно. У вас изиды одно время лютовали по области, это было, так лет двадцать назад уже. Где т</w:t>
      </w:r>
      <w:r w:rsidRPr="006D5914">
        <w:rPr>
          <w:rFonts w:ascii="Arial" w:hAnsi="Arial" w:cs="Arial"/>
          <w:sz w:val="24"/>
          <w:szCs w:val="24"/>
        </w:rPr>
        <w:t>е</w:t>
      </w:r>
      <w:r w:rsidRPr="006D5914">
        <w:rPr>
          <w:rFonts w:ascii="Arial" w:hAnsi="Arial" w:cs="Arial"/>
          <w:sz w:val="24"/>
          <w:szCs w:val="24"/>
        </w:rPr>
        <w:t xml:space="preserve">перь те изиды...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Написала tirlili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posg: Наверное, общественным мнением и широкой поддержкой населения.</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Там общественность считает напавших на мигрантов "нацистами", "бритоголов</w:t>
      </w:r>
      <w:r w:rsidRPr="006D5914">
        <w:rPr>
          <w:rFonts w:ascii="Arial" w:hAnsi="Arial" w:cs="Arial"/>
          <w:sz w:val="24"/>
          <w:szCs w:val="24"/>
        </w:rPr>
        <w:t>ы</w:t>
      </w:r>
      <w:r w:rsidRPr="006D5914">
        <w:rPr>
          <w:rFonts w:ascii="Arial" w:hAnsi="Arial" w:cs="Arial"/>
          <w:sz w:val="24"/>
          <w:szCs w:val="24"/>
        </w:rPr>
        <w:t>ми", "фашистами".</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У нас народ говорит: "молодцы, ребята, давно пора", "правильно отпиздили" и т.д.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Sergeant-1996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Sergeant–1996: все так, вы аболюстно правы: государство Россия и большинство прилагающегося населения плотно застряли в Средневековье.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endorphin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Я переводил это дословно, за это ручаюсь — он в точности так сказал. Понимаете, европейцы действительно спокойные и рассудительные, в этом плане отличаются от американцев. Потому если американец на такое просто решит "сразу пИздить", то е</w:t>
      </w:r>
      <w:r w:rsidRPr="006D5914">
        <w:rPr>
          <w:rFonts w:ascii="Arial" w:hAnsi="Arial" w:cs="Arial"/>
          <w:sz w:val="24"/>
          <w:szCs w:val="24"/>
        </w:rPr>
        <w:t>в</w:t>
      </w:r>
      <w:r w:rsidRPr="006D5914">
        <w:rPr>
          <w:rFonts w:ascii="Arial" w:hAnsi="Arial" w:cs="Arial"/>
          <w:sz w:val="24"/>
          <w:szCs w:val="24"/>
        </w:rPr>
        <w:t xml:space="preserve">ропеец просто хмыкнет, всё поймёт, и сделает умно и рассудительно. Как конкретно? Подождите лет 7–10 в России, своими глазами всё увидите.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Didja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Didja: А зачем вы только последнюю часть предложения процитировали, ведь зв</w:t>
      </w:r>
      <w:r w:rsidRPr="006D5914">
        <w:rPr>
          <w:rFonts w:ascii="Arial" w:hAnsi="Arial" w:cs="Arial"/>
          <w:sz w:val="24"/>
          <w:szCs w:val="24"/>
        </w:rPr>
        <w:t>у</w:t>
      </w:r>
      <w:r w:rsidRPr="006D5914">
        <w:rPr>
          <w:rFonts w:ascii="Arial" w:hAnsi="Arial" w:cs="Arial"/>
          <w:sz w:val="24"/>
          <w:szCs w:val="24"/>
        </w:rPr>
        <w:t>чит оно целиком как:</w:t>
      </w:r>
      <w:r>
        <w:rPr>
          <w:rFonts w:ascii="Arial" w:hAnsi="Arial" w:cs="Arial"/>
          <w:sz w:val="24"/>
          <w:szCs w:val="24"/>
        </w:rPr>
        <w:t xml:space="preserve"> </w:t>
      </w:r>
      <w:r w:rsidRPr="006D5914">
        <w:rPr>
          <w:rFonts w:ascii="Arial" w:hAnsi="Arial" w:cs="Arial"/>
          <w:sz w:val="24"/>
          <w:szCs w:val="24"/>
        </w:rPr>
        <w:t>"Если НАТО начнёт агрессию по отношению к стране, имеющей такой атомный а</w:t>
      </w:r>
      <w:r w:rsidRPr="006D5914">
        <w:rPr>
          <w:rFonts w:ascii="Arial" w:hAnsi="Arial" w:cs="Arial"/>
          <w:sz w:val="24"/>
          <w:szCs w:val="24"/>
        </w:rPr>
        <w:t>р</w:t>
      </w:r>
      <w:r w:rsidRPr="006D5914">
        <w:rPr>
          <w:rFonts w:ascii="Arial" w:hAnsi="Arial" w:cs="Arial"/>
          <w:sz w:val="24"/>
          <w:szCs w:val="24"/>
        </w:rPr>
        <w:t>сенал, как наша — вы будете наказаны."</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А что он должен был сказать — "Если НАТО начнёт агрессию по отношению к Ро</w:t>
      </w:r>
      <w:r w:rsidRPr="006D5914">
        <w:rPr>
          <w:rFonts w:ascii="Arial" w:hAnsi="Arial" w:cs="Arial"/>
          <w:sz w:val="24"/>
          <w:szCs w:val="24"/>
        </w:rPr>
        <w:t>с</w:t>
      </w:r>
      <w:r w:rsidRPr="006D5914">
        <w:rPr>
          <w:rFonts w:ascii="Arial" w:hAnsi="Arial" w:cs="Arial"/>
          <w:sz w:val="24"/>
          <w:szCs w:val="24"/>
        </w:rPr>
        <w:t xml:space="preserve">сии, то Россия сразу же сдастся"?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experov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experov: О, я угадал Вашу реакцию )). Потому именно так и сформулировал. </w:t>
      </w:r>
    </w:p>
    <w:p w:rsidR="00FD1AC7" w:rsidRPr="006D5914" w:rsidRDefault="00FD1AC7" w:rsidP="006D5914">
      <w:pPr>
        <w:spacing w:after="0"/>
        <w:ind w:firstLine="454"/>
        <w:jc w:val="both"/>
        <w:rPr>
          <w:rFonts w:ascii="Arial" w:hAnsi="Arial" w:cs="Arial"/>
          <w:sz w:val="24"/>
          <w:szCs w:val="24"/>
        </w:rPr>
      </w:pPr>
      <w:r>
        <w:rPr>
          <w:rFonts w:ascii="Arial" w:hAnsi="Arial" w:cs="Arial"/>
          <w:sz w:val="24"/>
          <w:szCs w:val="24"/>
        </w:rPr>
        <w:t>…</w:t>
      </w:r>
      <w:r w:rsidRPr="006D5914">
        <w:rPr>
          <w:rFonts w:ascii="Arial" w:hAnsi="Arial" w:cs="Arial"/>
          <w:sz w:val="24"/>
          <w:szCs w:val="24"/>
        </w:rPr>
        <w:t>На дипломатическом уровне подобные формулировки — объявление войны. Что Россия уже давно и сделала — потому и спичи такие. Так вот — эта война выйдет Ро</w:t>
      </w:r>
      <w:r w:rsidRPr="006D5914">
        <w:rPr>
          <w:rFonts w:ascii="Arial" w:hAnsi="Arial" w:cs="Arial"/>
          <w:sz w:val="24"/>
          <w:szCs w:val="24"/>
        </w:rPr>
        <w:t>с</w:t>
      </w:r>
      <w:r w:rsidRPr="006D5914">
        <w:rPr>
          <w:rFonts w:ascii="Arial" w:hAnsi="Arial" w:cs="Arial"/>
          <w:sz w:val="24"/>
          <w:szCs w:val="24"/>
        </w:rPr>
        <w:t>сии не просто боком, а боко–задом, с большой болью. Это моё предположение. Под</w:t>
      </w:r>
      <w:r w:rsidRPr="006D5914">
        <w:rPr>
          <w:rFonts w:ascii="Arial" w:hAnsi="Arial" w:cs="Arial"/>
          <w:sz w:val="24"/>
          <w:szCs w:val="24"/>
        </w:rPr>
        <w:t>о</w:t>
      </w:r>
      <w:r w:rsidRPr="006D5914">
        <w:rPr>
          <w:rFonts w:ascii="Arial" w:hAnsi="Arial" w:cs="Arial"/>
          <w:sz w:val="24"/>
          <w:szCs w:val="24"/>
        </w:rPr>
        <w:t xml:space="preserve">ждём — увидим.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Didja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Didja: Объявление войны — это объявление войны. За ним собственно война и н</w:t>
      </w:r>
      <w:r w:rsidRPr="006D5914">
        <w:rPr>
          <w:rFonts w:ascii="Arial" w:hAnsi="Arial" w:cs="Arial"/>
          <w:sz w:val="24"/>
          <w:szCs w:val="24"/>
        </w:rPr>
        <w:t>а</w:t>
      </w:r>
      <w:r w:rsidRPr="006D5914">
        <w:rPr>
          <w:rFonts w:ascii="Arial" w:hAnsi="Arial" w:cs="Arial"/>
          <w:sz w:val="24"/>
          <w:szCs w:val="24"/>
        </w:rPr>
        <w:t>чинается. Сейчас никакой войны между РФ и Западом нет, и не будет. По кр. мере Ро</w:t>
      </w:r>
      <w:r w:rsidRPr="006D5914">
        <w:rPr>
          <w:rFonts w:ascii="Arial" w:hAnsi="Arial" w:cs="Arial"/>
          <w:sz w:val="24"/>
          <w:szCs w:val="24"/>
        </w:rPr>
        <w:t>с</w:t>
      </w:r>
      <w:r w:rsidRPr="006D5914">
        <w:rPr>
          <w:rFonts w:ascii="Arial" w:hAnsi="Arial" w:cs="Arial"/>
          <w:sz w:val="24"/>
          <w:szCs w:val="24"/>
        </w:rPr>
        <w:t xml:space="preserve">сия первой нападать не собирается, о чём Караганов и говорит. Вполне миролюбивое интервью, это вы очень впечатлительный)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experov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experov: Послушайте, господин Эксперов. Я уж давно как заметил, что Вы не дурак. У Вас есть очень умные тексты (без всякой иронии). Но зачем Вы постоянно пытаетесь выиграть в нечто, во что можно выиграть только у людей несведущих + у себя самого. Это был риторический вопрос.</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Россия против Запада (как и </w:t>
      </w:r>
      <w:r>
        <w:rPr>
          <w:rFonts w:ascii="Arial" w:hAnsi="Arial" w:cs="Arial"/>
          <w:sz w:val="24"/>
          <w:szCs w:val="24"/>
        </w:rPr>
        <w:t>США</w:t>
      </w:r>
      <w:r w:rsidRPr="006D5914">
        <w:rPr>
          <w:rFonts w:ascii="Arial" w:hAnsi="Arial" w:cs="Arial"/>
          <w:sz w:val="24"/>
          <w:szCs w:val="24"/>
        </w:rPr>
        <w:t xml:space="preserve"> против Европы) уж пару лет как ведёт совреме</w:t>
      </w:r>
      <w:r w:rsidRPr="006D5914">
        <w:rPr>
          <w:rFonts w:ascii="Arial" w:hAnsi="Arial" w:cs="Arial"/>
          <w:sz w:val="24"/>
          <w:szCs w:val="24"/>
        </w:rPr>
        <w:t>н</w:t>
      </w:r>
      <w:r w:rsidRPr="006D5914">
        <w:rPr>
          <w:rFonts w:ascii="Arial" w:hAnsi="Arial" w:cs="Arial"/>
          <w:sz w:val="24"/>
          <w:szCs w:val="24"/>
        </w:rPr>
        <w:t>ную (гибридную как говорят в Германии) войну. Моя оценка событий на данный м</w:t>
      </w:r>
      <w:r w:rsidRPr="006D5914">
        <w:rPr>
          <w:rFonts w:ascii="Arial" w:hAnsi="Arial" w:cs="Arial"/>
          <w:sz w:val="24"/>
          <w:szCs w:val="24"/>
        </w:rPr>
        <w:t>о</w:t>
      </w:r>
      <w:r w:rsidRPr="006D5914">
        <w:rPr>
          <w:rFonts w:ascii="Arial" w:hAnsi="Arial" w:cs="Arial"/>
          <w:sz w:val="24"/>
          <w:szCs w:val="24"/>
        </w:rPr>
        <w:t>мент — 75 на 25 в пользу Запада. С тенденцией к экспоненциальной кривой в пользу Зап</w:t>
      </w:r>
      <w:r w:rsidRPr="006D5914">
        <w:rPr>
          <w:rFonts w:ascii="Arial" w:hAnsi="Arial" w:cs="Arial"/>
          <w:sz w:val="24"/>
          <w:szCs w:val="24"/>
        </w:rPr>
        <w:t>а</w:t>
      </w:r>
      <w:r w:rsidRPr="006D5914">
        <w:rPr>
          <w:rFonts w:ascii="Arial" w:hAnsi="Arial" w:cs="Arial"/>
          <w:sz w:val="24"/>
          <w:szCs w:val="24"/>
        </w:rPr>
        <w:t xml:space="preserve">да. Давайте не будем спорить — просто подождём и всё.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Didja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experov: любой имперец вам на пальцах докажет что само существование НАТО уже агрессия против РФ. Ватаны под эту фразу могут подтянуть что угодно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boomzin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boomzin: Ну, </w:t>
      </w:r>
      <w:r>
        <w:rPr>
          <w:rFonts w:ascii="Arial" w:hAnsi="Arial" w:cs="Arial"/>
          <w:sz w:val="24"/>
          <w:szCs w:val="24"/>
        </w:rPr>
        <w:t>а</w:t>
      </w:r>
      <w:r w:rsidRPr="006D5914">
        <w:rPr>
          <w:rFonts w:ascii="Arial" w:hAnsi="Arial" w:cs="Arial"/>
          <w:sz w:val="24"/>
          <w:szCs w:val="24"/>
        </w:rPr>
        <w:t xml:space="preserve"> любой неимперец считает,</w:t>
      </w:r>
      <w:r>
        <w:rPr>
          <w:rFonts w:ascii="Arial" w:hAnsi="Arial" w:cs="Arial"/>
          <w:sz w:val="24"/>
          <w:szCs w:val="24"/>
        </w:rPr>
        <w:t xml:space="preserve"> ч</w:t>
      </w:r>
      <w:r w:rsidRPr="006D5914">
        <w:rPr>
          <w:rFonts w:ascii="Arial" w:hAnsi="Arial" w:cs="Arial"/>
          <w:sz w:val="24"/>
          <w:szCs w:val="24"/>
        </w:rPr>
        <w:t xml:space="preserve">то само существование РФ </w:t>
      </w:r>
      <w:r>
        <w:rPr>
          <w:rFonts w:ascii="Arial" w:hAnsi="Arial" w:cs="Arial"/>
          <w:sz w:val="24"/>
          <w:szCs w:val="24"/>
        </w:rPr>
        <w:t xml:space="preserve">- </w:t>
      </w:r>
      <w:r w:rsidRPr="006D5914">
        <w:rPr>
          <w:rFonts w:ascii="Arial" w:hAnsi="Arial" w:cs="Arial"/>
          <w:sz w:val="24"/>
          <w:szCs w:val="24"/>
        </w:rPr>
        <w:t>это агре</w:t>
      </w:r>
      <w:r w:rsidRPr="006D5914">
        <w:rPr>
          <w:rFonts w:ascii="Arial" w:hAnsi="Arial" w:cs="Arial"/>
          <w:sz w:val="24"/>
          <w:szCs w:val="24"/>
        </w:rPr>
        <w:t>с</w:t>
      </w:r>
      <w:r w:rsidRPr="006D5914">
        <w:rPr>
          <w:rFonts w:ascii="Arial" w:hAnsi="Arial" w:cs="Arial"/>
          <w:sz w:val="24"/>
          <w:szCs w:val="24"/>
        </w:rPr>
        <w:t xml:space="preserve">сия против всего мира.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Написала tirlili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experov: Караганов прямо говорит, что Россия не собирается первой ни на кого н</w:t>
      </w:r>
      <w:r w:rsidRPr="006D5914">
        <w:rPr>
          <w:rFonts w:ascii="Arial" w:hAnsi="Arial" w:cs="Arial"/>
          <w:sz w:val="24"/>
          <w:szCs w:val="24"/>
        </w:rPr>
        <w:t>а</w:t>
      </w:r>
      <w:r w:rsidRPr="006D5914">
        <w:rPr>
          <w:rFonts w:ascii="Arial" w:hAnsi="Arial" w:cs="Arial"/>
          <w:sz w:val="24"/>
          <w:szCs w:val="24"/>
        </w:rPr>
        <w:t>падать. В чём тогда трэш и что должно испугать европейского обывателя?</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То есть Крым напал на Россию первым, потому что Россия первой никогда не н</w:t>
      </w:r>
      <w:r w:rsidRPr="006D5914">
        <w:rPr>
          <w:rFonts w:ascii="Arial" w:hAnsi="Arial" w:cs="Arial"/>
          <w:sz w:val="24"/>
          <w:szCs w:val="24"/>
        </w:rPr>
        <w:t>а</w:t>
      </w:r>
      <w:r w:rsidRPr="006D5914">
        <w:rPr>
          <w:rFonts w:ascii="Arial" w:hAnsi="Arial" w:cs="Arial"/>
          <w:sz w:val="24"/>
          <w:szCs w:val="24"/>
        </w:rPr>
        <w:t>падает. Ну а то что Крым отжали и правда чего глупые европейские обыватели бесп</w:t>
      </w:r>
      <w:r w:rsidRPr="006D5914">
        <w:rPr>
          <w:rFonts w:ascii="Arial" w:hAnsi="Arial" w:cs="Arial"/>
          <w:sz w:val="24"/>
          <w:szCs w:val="24"/>
        </w:rPr>
        <w:t>о</w:t>
      </w:r>
      <w:r w:rsidRPr="006D5914">
        <w:rPr>
          <w:rFonts w:ascii="Arial" w:hAnsi="Arial" w:cs="Arial"/>
          <w:sz w:val="24"/>
          <w:szCs w:val="24"/>
        </w:rPr>
        <w:t xml:space="preserve">коятся, да и война Донецк–Луганск–ну чего тут бояться?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Pumpui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experov: Да Караганов жжот напалмом. С одной стороны войска НАТО такие н</w:t>
      </w:r>
      <w:r w:rsidRPr="006D5914">
        <w:rPr>
          <w:rFonts w:ascii="Arial" w:hAnsi="Arial" w:cs="Arial"/>
          <w:sz w:val="24"/>
          <w:szCs w:val="24"/>
        </w:rPr>
        <w:t>и</w:t>
      </w:r>
      <w:r w:rsidRPr="006D5914">
        <w:rPr>
          <w:rFonts w:ascii="Arial" w:hAnsi="Arial" w:cs="Arial"/>
          <w:sz w:val="24"/>
          <w:szCs w:val="24"/>
        </w:rPr>
        <w:t>чтожные("Вы хоть себе представляете, что случится с этими войсками.") — то не поф</w:t>
      </w:r>
      <w:r w:rsidRPr="006D5914">
        <w:rPr>
          <w:rFonts w:ascii="Arial" w:hAnsi="Arial" w:cs="Arial"/>
          <w:sz w:val="24"/>
          <w:szCs w:val="24"/>
        </w:rPr>
        <w:t>и</w:t>
      </w:r>
      <w:r w:rsidRPr="006D5914">
        <w:rPr>
          <w:rFonts w:ascii="Arial" w:hAnsi="Arial" w:cs="Arial"/>
          <w:sz w:val="24"/>
          <w:szCs w:val="24"/>
        </w:rPr>
        <w:t xml:space="preserve">гу ли где они там собираются?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Но нет, "скажите, зачем?" эта "символическая помощь" собирается! Т.е. мы все смеёмся над ней, но за агрессивную эстонскую военщину скажите всё равно.</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Взаимоисключающие параграфы такие взаимоисключающие.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unhandled_exception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unhandled_exception: Не удивлюсь если он у ольгинцев подрабатывает. Тексты п</w:t>
      </w:r>
      <w:r w:rsidRPr="006D5914">
        <w:rPr>
          <w:rFonts w:ascii="Arial" w:hAnsi="Arial" w:cs="Arial"/>
          <w:sz w:val="24"/>
          <w:szCs w:val="24"/>
        </w:rPr>
        <w:t>и</w:t>
      </w:r>
      <w:r w:rsidRPr="006D5914">
        <w:rPr>
          <w:rFonts w:ascii="Arial" w:hAnsi="Arial" w:cs="Arial"/>
          <w:sz w:val="24"/>
          <w:szCs w:val="24"/>
        </w:rPr>
        <w:t xml:space="preserve">шет. Фрилансер сраный.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Makasyaba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Didja: На мой взгляд — наезды дают политические очки на внутреннем рынке в кратко — и среднесрочной перспективе. Реваншизм, одним словом. Когда вымрет моё поколение (30+) и если мы не скатимся в фашизм, может изменения и начнутся. А в</w:t>
      </w:r>
      <w:r w:rsidRPr="006D5914">
        <w:rPr>
          <w:rFonts w:ascii="Arial" w:hAnsi="Arial" w:cs="Arial"/>
          <w:sz w:val="24"/>
          <w:szCs w:val="24"/>
        </w:rPr>
        <w:t>о</w:t>
      </w:r>
      <w:r w:rsidRPr="006D5914">
        <w:rPr>
          <w:rFonts w:ascii="Arial" w:hAnsi="Arial" w:cs="Arial"/>
          <w:sz w:val="24"/>
          <w:szCs w:val="24"/>
        </w:rPr>
        <w:t>обще в дальнесрочную перспективу никто не заглядывает, все решают текущие си</w:t>
      </w:r>
      <w:r w:rsidRPr="006D5914">
        <w:rPr>
          <w:rFonts w:ascii="Arial" w:hAnsi="Arial" w:cs="Arial"/>
          <w:sz w:val="24"/>
          <w:szCs w:val="24"/>
        </w:rPr>
        <w:t>ю</w:t>
      </w:r>
      <w:r w:rsidRPr="006D5914">
        <w:rPr>
          <w:rFonts w:ascii="Arial" w:hAnsi="Arial" w:cs="Arial"/>
          <w:sz w:val="24"/>
          <w:szCs w:val="24"/>
        </w:rPr>
        <w:t>минутные задачи. Нормальное поведение одноклеточных — вид будет придерживаться даже самоубийственной стратегии, если она является доминирующей. Огромные ра</w:t>
      </w:r>
      <w:r w:rsidRPr="006D5914">
        <w:rPr>
          <w:rFonts w:ascii="Arial" w:hAnsi="Arial" w:cs="Arial"/>
          <w:sz w:val="24"/>
          <w:szCs w:val="24"/>
        </w:rPr>
        <w:t>з</w:t>
      </w:r>
      <w:r w:rsidRPr="006D5914">
        <w:rPr>
          <w:rFonts w:ascii="Arial" w:hAnsi="Arial" w:cs="Arial"/>
          <w:sz w:val="24"/>
          <w:szCs w:val="24"/>
        </w:rPr>
        <w:t>меры и природные богатства в исторической перспективе вышли нам боком, так что я склонен считать это больше проклятием, как богатое наследство у разбалованных д</w:t>
      </w:r>
      <w:r w:rsidRPr="006D5914">
        <w:rPr>
          <w:rFonts w:ascii="Arial" w:hAnsi="Arial" w:cs="Arial"/>
          <w:sz w:val="24"/>
          <w:szCs w:val="24"/>
        </w:rPr>
        <w:t>е</w:t>
      </w:r>
      <w:r w:rsidRPr="006D5914">
        <w:rPr>
          <w:rFonts w:ascii="Arial" w:hAnsi="Arial" w:cs="Arial"/>
          <w:sz w:val="24"/>
          <w:szCs w:val="24"/>
        </w:rPr>
        <w:t xml:space="preserve">тей. Можно торговать гуаном и время от времени делать максимальным напряжением всех сил технологические рывки для защиты своего гуано. Раньше гуаном были лес и конопля, теперь нефть и газ. В будущем, когда техномир придумает какую–нибудь ультра–пепяку, мы у себя в болоте отыщем какой–нибудь хренидиум, необходимый для работы пепяки, и будем его гнять.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bau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bau: А тут я тебе отвечу — нам, например в НАТО надо не потому, что у НАТО к</w:t>
      </w:r>
      <w:r w:rsidRPr="006D5914">
        <w:rPr>
          <w:rFonts w:ascii="Arial" w:hAnsi="Arial" w:cs="Arial"/>
          <w:sz w:val="24"/>
          <w:szCs w:val="24"/>
        </w:rPr>
        <w:t>а</w:t>
      </w:r>
      <w:r w:rsidRPr="006D5914">
        <w:rPr>
          <w:rFonts w:ascii="Arial" w:hAnsi="Arial" w:cs="Arial"/>
          <w:sz w:val="24"/>
          <w:szCs w:val="24"/>
        </w:rPr>
        <w:t xml:space="preserve">кие–то вызовы в Грузии, а наоборот, чтоб от РФ защититься, которая уже 20% нашей территории оккупировала и устами вот таких имперцев заявляет, что мы, видите ли, в зоне ее интересов. Мы предпочитаем, чо России и ее таким интересам бфло хуже, а не нам.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joshi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joshi: Вы меня, конечно, извините, я не поддерживаю российскую военную агре</w:t>
      </w:r>
      <w:r w:rsidRPr="006D5914">
        <w:rPr>
          <w:rFonts w:ascii="Arial" w:hAnsi="Arial" w:cs="Arial"/>
          <w:sz w:val="24"/>
          <w:szCs w:val="24"/>
        </w:rPr>
        <w:t>с</w:t>
      </w:r>
      <w:r w:rsidRPr="006D5914">
        <w:rPr>
          <w:rFonts w:ascii="Arial" w:hAnsi="Arial" w:cs="Arial"/>
          <w:sz w:val="24"/>
          <w:szCs w:val="24"/>
        </w:rPr>
        <w:t>сию, но речь сейчас шла именно о классических странах НАТО, в первую очередь Е</w:t>
      </w:r>
      <w:r w:rsidRPr="006D5914">
        <w:rPr>
          <w:rFonts w:ascii="Arial" w:hAnsi="Arial" w:cs="Arial"/>
          <w:sz w:val="24"/>
          <w:szCs w:val="24"/>
        </w:rPr>
        <w:t>в</w:t>
      </w:r>
      <w:r w:rsidRPr="006D5914">
        <w:rPr>
          <w:rFonts w:ascii="Arial" w:hAnsi="Arial" w:cs="Arial"/>
          <w:sz w:val="24"/>
          <w:szCs w:val="24"/>
        </w:rPr>
        <w:t>ропа. Путин вырос на противостоянии Запада с Россией, с молоком матери впитал, да ещё спецслужба за плечами. С кем общался, они там все немного (на самом деле мн</w:t>
      </w:r>
      <w:r w:rsidRPr="006D5914">
        <w:rPr>
          <w:rFonts w:ascii="Arial" w:hAnsi="Arial" w:cs="Arial"/>
          <w:sz w:val="24"/>
          <w:szCs w:val="24"/>
        </w:rPr>
        <w:t>о</w:t>
      </w:r>
      <w:r w:rsidRPr="006D5914">
        <w:rPr>
          <w:rFonts w:ascii="Arial" w:hAnsi="Arial" w:cs="Arial"/>
          <w:sz w:val="24"/>
          <w:szCs w:val="24"/>
        </w:rPr>
        <w:t>го) параноики. Совершенно очевидно, что он расценит образование новых баз на гр</w:t>
      </w:r>
      <w:r w:rsidRPr="006D5914">
        <w:rPr>
          <w:rFonts w:ascii="Arial" w:hAnsi="Arial" w:cs="Arial"/>
          <w:sz w:val="24"/>
          <w:szCs w:val="24"/>
        </w:rPr>
        <w:t>а</w:t>
      </w:r>
      <w:r w:rsidRPr="006D5914">
        <w:rPr>
          <w:rFonts w:ascii="Arial" w:hAnsi="Arial" w:cs="Arial"/>
          <w:sz w:val="24"/>
          <w:szCs w:val="24"/>
        </w:rPr>
        <w:t>нице как прямое нарушение джентльменского соглашения и холодную военную агре</w:t>
      </w:r>
      <w:r w:rsidRPr="006D5914">
        <w:rPr>
          <w:rFonts w:ascii="Arial" w:hAnsi="Arial" w:cs="Arial"/>
          <w:sz w:val="24"/>
          <w:szCs w:val="24"/>
        </w:rPr>
        <w:t>с</w:t>
      </w:r>
      <w:r w:rsidRPr="006D5914">
        <w:rPr>
          <w:rFonts w:ascii="Arial" w:hAnsi="Arial" w:cs="Arial"/>
          <w:sz w:val="24"/>
          <w:szCs w:val="24"/>
        </w:rPr>
        <w:t>сию. Мне близок взгляд озвученный Познером, что в начале нулевых Путин на паре важных встреч с представителями Евросоюза озвучивал мысль, что давайте дружить, но обращаться с нами как с третьесортной державой не нужно. Его не услышали, нач</w:t>
      </w:r>
      <w:r w:rsidRPr="006D5914">
        <w:rPr>
          <w:rFonts w:ascii="Arial" w:hAnsi="Arial" w:cs="Arial"/>
          <w:sz w:val="24"/>
          <w:szCs w:val="24"/>
        </w:rPr>
        <w:t>а</w:t>
      </w:r>
      <w:r w:rsidRPr="006D5914">
        <w:rPr>
          <w:rFonts w:ascii="Arial" w:hAnsi="Arial" w:cs="Arial"/>
          <w:sz w:val="24"/>
          <w:szCs w:val="24"/>
        </w:rPr>
        <w:t>лось противостояние. Был момент, когда всё могло быть иначе и руку дружбы мы пр</w:t>
      </w:r>
      <w:r w:rsidRPr="006D5914">
        <w:rPr>
          <w:rFonts w:ascii="Arial" w:hAnsi="Arial" w:cs="Arial"/>
          <w:sz w:val="24"/>
          <w:szCs w:val="24"/>
        </w:rPr>
        <w:t>о</w:t>
      </w:r>
      <w:r w:rsidRPr="006D5914">
        <w:rPr>
          <w:rFonts w:ascii="Arial" w:hAnsi="Arial" w:cs="Arial"/>
          <w:sz w:val="24"/>
          <w:szCs w:val="24"/>
        </w:rPr>
        <w:t xml:space="preserve">тягивали, но жать её как–то не спешили.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bau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bau: Вот не надо тут причину и следствие путать. Когда РФ устроило заваруху в ЮО АО, а потом Абхазии, у нас президентом был Гамсахурдия, стоявший США поперёк горла. В НАТО мы начали стремиться уже при Эдике как раз в надежде получить защ</w:t>
      </w:r>
      <w:r w:rsidRPr="006D5914">
        <w:rPr>
          <w:rFonts w:ascii="Arial" w:hAnsi="Arial" w:cs="Arial"/>
          <w:sz w:val="24"/>
          <w:szCs w:val="24"/>
        </w:rPr>
        <w:t>и</w:t>
      </w:r>
      <w:r w:rsidRPr="006D5914">
        <w:rPr>
          <w:rFonts w:ascii="Arial" w:hAnsi="Arial" w:cs="Arial"/>
          <w:sz w:val="24"/>
          <w:szCs w:val="24"/>
        </w:rPr>
        <w:t xml:space="preserve">ту от бесноватого соседа.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joshi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joshi: Т.е. заигрывать с Америкой и НАТО вы стали после 08 года? Ок.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bau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bau: тебе сколько лет, если ты думаешь, что в Абхазии российская агрессия в 2008–м началась??? 1991–1994 годы.</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joshi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bau: дело в том, что нужно стать хотя бы второсортной державой, чтобы прекрат</w:t>
      </w:r>
      <w:r w:rsidRPr="006D5914">
        <w:rPr>
          <w:rFonts w:ascii="Arial" w:hAnsi="Arial" w:cs="Arial"/>
          <w:sz w:val="24"/>
          <w:szCs w:val="24"/>
        </w:rPr>
        <w:t>и</w:t>
      </w:r>
      <w:r w:rsidRPr="006D5914">
        <w:rPr>
          <w:rFonts w:ascii="Arial" w:hAnsi="Arial" w:cs="Arial"/>
          <w:sz w:val="24"/>
          <w:szCs w:val="24"/>
        </w:rPr>
        <w:t xml:space="preserve">ли общаться, как с третьесортной. для этого одного протягивания руки недостаточно.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kura_mandelbrota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kura_mandelbrota: Может быть и так. Ну а в итоге мы имеем, что имеем. Вы счас</w:t>
      </w:r>
      <w:r w:rsidRPr="006D5914">
        <w:rPr>
          <w:rFonts w:ascii="Arial" w:hAnsi="Arial" w:cs="Arial"/>
          <w:sz w:val="24"/>
          <w:szCs w:val="24"/>
        </w:rPr>
        <w:t>т</w:t>
      </w:r>
      <w:r w:rsidRPr="006D5914">
        <w:rPr>
          <w:rFonts w:ascii="Arial" w:hAnsi="Arial" w:cs="Arial"/>
          <w:sz w:val="24"/>
          <w:szCs w:val="24"/>
        </w:rPr>
        <w:t xml:space="preserve">ливы?      Написал bau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bau: счастье, это слишком трансцендентно–субъективное понятие. предпочитаю таковыми не оперировать в обезличенных беседах, это бессмысленно. Я был бы сч</w:t>
      </w:r>
      <w:r w:rsidRPr="006D5914">
        <w:rPr>
          <w:rFonts w:ascii="Arial" w:hAnsi="Arial" w:cs="Arial"/>
          <w:sz w:val="24"/>
          <w:szCs w:val="24"/>
        </w:rPr>
        <w:t>а</w:t>
      </w:r>
      <w:r w:rsidRPr="006D5914">
        <w:rPr>
          <w:rFonts w:ascii="Arial" w:hAnsi="Arial" w:cs="Arial"/>
          <w:sz w:val="24"/>
          <w:szCs w:val="24"/>
        </w:rPr>
        <w:t>стливее, если бы прекратили общаться, как с третьесортной по причине перехода страны из категории третьесортной в категорию второсортной (оперирую вашими изн</w:t>
      </w:r>
      <w:r w:rsidRPr="006D5914">
        <w:rPr>
          <w:rFonts w:ascii="Arial" w:hAnsi="Arial" w:cs="Arial"/>
          <w:sz w:val="24"/>
          <w:szCs w:val="24"/>
        </w:rPr>
        <w:t>а</w:t>
      </w:r>
      <w:r w:rsidRPr="006D5914">
        <w:rPr>
          <w:rFonts w:ascii="Arial" w:hAnsi="Arial" w:cs="Arial"/>
          <w:sz w:val="24"/>
          <w:szCs w:val="24"/>
        </w:rPr>
        <w:t>чальными логическими максимами — даже не пытайтесь спросить, какие страны к к</w:t>
      </w:r>
      <w:r w:rsidRPr="006D5914">
        <w:rPr>
          <w:rFonts w:ascii="Arial" w:hAnsi="Arial" w:cs="Arial"/>
          <w:sz w:val="24"/>
          <w:szCs w:val="24"/>
        </w:rPr>
        <w:t>а</w:t>
      </w:r>
      <w:r w:rsidRPr="006D5914">
        <w:rPr>
          <w:rFonts w:ascii="Arial" w:hAnsi="Arial" w:cs="Arial"/>
          <w:sz w:val="24"/>
          <w:szCs w:val="24"/>
        </w:rPr>
        <w:t xml:space="preserve">ким группам я отношу).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kura_mandelbrota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bau: почему, ну почему вот эта вот обида на расширение НАТО не звучала, когда Путин во время своего первого срока сам не исключал для России возможности входа в этот блок?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etingeph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bau: давайте в такую игру сыграем. Я — маленькое прибалтийское государство, убедите меня почему мне не надо вступать в НАТО.</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Гарантии были на словах по простой причине — потому что их не было. Про то что там было на словах можно теперь что угодно говорить. Зато Россия давала например Украине письменные гарантии, но не помогло.</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В этом угаре переспорить друг друга насчет кто что обещал люди забывают о тех действиях США, которые хорошо задокументированы и действительно заслуживают критики, а именно то, что когда Горбачев предлагал создать всеевропейский альянс (включающий СССР) его слушать не захотели:</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lang w:val="en-GB"/>
        </w:rPr>
        <w:t>“You say that NATO is not directed against us, that it is simply a security structure that is adapting to new realities,” Gorbachev told Baker in May, according to Soviet records. “Ther</w:t>
      </w:r>
      <w:r w:rsidRPr="006D5914">
        <w:rPr>
          <w:rFonts w:ascii="Arial" w:hAnsi="Arial" w:cs="Arial"/>
          <w:sz w:val="24"/>
          <w:szCs w:val="24"/>
          <w:lang w:val="en-GB"/>
        </w:rPr>
        <w:t>e</w:t>
      </w:r>
      <w:r w:rsidRPr="006D5914">
        <w:rPr>
          <w:rFonts w:ascii="Arial" w:hAnsi="Arial" w:cs="Arial"/>
          <w:sz w:val="24"/>
          <w:szCs w:val="24"/>
          <w:lang w:val="en-GB"/>
        </w:rPr>
        <w:t>fore, we propose to join NATO.” Baker refused to consider such a notion, replying dismis</w:t>
      </w:r>
      <w:r w:rsidRPr="006D5914">
        <w:rPr>
          <w:rFonts w:ascii="Arial" w:hAnsi="Arial" w:cs="Arial"/>
          <w:sz w:val="24"/>
          <w:szCs w:val="24"/>
          <w:lang w:val="en-GB"/>
        </w:rPr>
        <w:t>s</w:t>
      </w:r>
      <w:r w:rsidRPr="006D5914">
        <w:rPr>
          <w:rFonts w:ascii="Arial" w:hAnsi="Arial" w:cs="Arial"/>
          <w:sz w:val="24"/>
          <w:szCs w:val="24"/>
          <w:lang w:val="en-GB"/>
        </w:rPr>
        <w:t xml:space="preserve">ively, “Pan–European security is a dream.” </w:t>
      </w:r>
      <w:r w:rsidRPr="006D5914">
        <w:rPr>
          <w:rFonts w:ascii="Arial" w:hAnsi="Arial" w:cs="Arial"/>
          <w:sz w:val="24"/>
          <w:szCs w:val="24"/>
        </w:rPr>
        <w:t xml:space="preserve">ForeignAffairs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Jabberwok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bau: «Из Германии мы ушли под гарантии нерасширения (увы, увы, лишь на сл</w:t>
      </w:r>
      <w:r w:rsidRPr="006D5914">
        <w:rPr>
          <w:rFonts w:ascii="Arial" w:hAnsi="Arial" w:cs="Arial"/>
          <w:sz w:val="24"/>
          <w:szCs w:val="24"/>
        </w:rPr>
        <w:t>о</w:t>
      </w:r>
      <w:r w:rsidRPr="006D5914">
        <w:rPr>
          <w:rFonts w:ascii="Arial" w:hAnsi="Arial" w:cs="Arial"/>
          <w:sz w:val="24"/>
          <w:szCs w:val="24"/>
        </w:rPr>
        <w:t>вах), и?»</w:t>
      </w:r>
      <w:r>
        <w:rPr>
          <w:rFonts w:ascii="Arial" w:hAnsi="Arial" w:cs="Arial"/>
          <w:sz w:val="24"/>
          <w:szCs w:val="24"/>
        </w:rPr>
        <w:t xml:space="preserve">   </w:t>
      </w:r>
      <w:r w:rsidRPr="006D5914">
        <w:rPr>
          <w:rFonts w:ascii="Arial" w:hAnsi="Arial" w:cs="Arial"/>
          <w:sz w:val="24"/>
          <w:szCs w:val="24"/>
        </w:rPr>
        <w:t>А кто и когда это говорил/обещал?</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«все долги за Союз отдавали и обещания выполняли»</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Кроме долгов было получено много чего: статус в ООН, всё госимущество заруб</w:t>
      </w:r>
      <w:r w:rsidRPr="006D5914">
        <w:rPr>
          <w:rFonts w:ascii="Arial" w:hAnsi="Arial" w:cs="Arial"/>
          <w:sz w:val="24"/>
          <w:szCs w:val="24"/>
        </w:rPr>
        <w:t>е</w:t>
      </w:r>
      <w:r w:rsidRPr="006D5914">
        <w:rPr>
          <w:rFonts w:ascii="Arial" w:hAnsi="Arial" w:cs="Arial"/>
          <w:sz w:val="24"/>
          <w:szCs w:val="24"/>
        </w:rPr>
        <w:t xml:space="preserve">жом, все долги перед СССР, ОМП и так далее. Не надо прикидываться несправедливо обиженными.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Zagza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bau: Ой, давайте не будем забывать, что СССP сам из NATO вышел, по своей ин</w:t>
      </w:r>
      <w:r w:rsidRPr="006D5914">
        <w:rPr>
          <w:rFonts w:ascii="Arial" w:hAnsi="Arial" w:cs="Arial"/>
          <w:sz w:val="24"/>
          <w:szCs w:val="24"/>
        </w:rPr>
        <w:t>и</w:t>
      </w:r>
      <w:r w:rsidRPr="006D5914">
        <w:rPr>
          <w:rFonts w:ascii="Arial" w:hAnsi="Arial" w:cs="Arial"/>
          <w:sz w:val="24"/>
          <w:szCs w:val="24"/>
        </w:rPr>
        <w:t xml:space="preserve">циативе. Какие могут быть сейчас проблемы?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d3vilh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d3vilh: Он подал заявку, чисто потроллить, его туда не взяли. Ни в каком НАТО мы, насколько мне известно, не состояли.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bau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Hlopec: молодец!</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Твоя понимай? Кутак сырасынба! Амингеске, кара бала! Анансыке кутак!</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я просто напомнил слова, которые Русь 300 лет слушала...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denisus05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denisus05: Китхатак! кутакты жеме!</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Это я просто написал тебе. Без всяких напоминаний.Твоя понимай?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Hlopec · ответить ↑ </w:t>
      </w:r>
    </w:p>
    <w:p w:rsidR="00FD1AC7"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arena22: вы вообще понимаете что эти ваши "умные люди" вытворяют? Им ничего не надо, кроме создания империи, где они — бояре, а остальные — крепостные. Вас не смущает, что нас хотят лет на 200 назад окунуть?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badloco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badloco: Бро, ну что ты кипишишь. Погугли слово "грабижки", охолони. Крепосные — они такие крепостные, что... В общем, быть владельцем крепостных — это извес</w:t>
      </w:r>
      <w:r w:rsidRPr="006D5914">
        <w:rPr>
          <w:rFonts w:ascii="Arial" w:hAnsi="Arial" w:cs="Arial"/>
          <w:sz w:val="24"/>
          <w:szCs w:val="24"/>
        </w:rPr>
        <w:t>т</w:t>
      </w:r>
      <w:r w:rsidRPr="006D5914">
        <w:rPr>
          <w:rFonts w:ascii="Arial" w:hAnsi="Arial" w:cs="Arial"/>
          <w:sz w:val="24"/>
          <w:szCs w:val="24"/>
        </w:rPr>
        <w:t xml:space="preserve">ный риск. Потому что вздёрнут сейчас, а казаки придут потом.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Pulemet · ответить ↑ </w:t>
      </w:r>
    </w:p>
    <w:p w:rsidR="00FD1AC7" w:rsidRPr="006D5914" w:rsidRDefault="00FD1AC7" w:rsidP="006D5914">
      <w:pPr>
        <w:spacing w:after="0"/>
        <w:ind w:firstLine="454"/>
        <w:jc w:val="both"/>
        <w:rPr>
          <w:rFonts w:ascii="Arial" w:hAnsi="Arial" w:cs="Arial"/>
          <w:sz w:val="24"/>
          <w:szCs w:val="24"/>
        </w:rPr>
      </w:pP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arena22: да вроде как понятно, что умный человек пытается донести; тут скорее вопрос, что этому человеку отвечает Караганов </w:t>
      </w:r>
    </w:p>
    <w:p w:rsidR="00FD1AC7" w:rsidRPr="006D5914" w:rsidRDefault="00FD1AC7" w:rsidP="006D5914">
      <w:pPr>
        <w:spacing w:after="0"/>
        <w:ind w:firstLine="454"/>
        <w:jc w:val="both"/>
        <w:rPr>
          <w:rFonts w:ascii="Arial" w:hAnsi="Arial" w:cs="Arial"/>
          <w:sz w:val="24"/>
          <w:szCs w:val="24"/>
        </w:rPr>
      </w:pPr>
      <w:r w:rsidRPr="006D5914">
        <w:rPr>
          <w:rFonts w:ascii="Arial" w:hAnsi="Arial" w:cs="Arial"/>
          <w:sz w:val="24"/>
          <w:szCs w:val="24"/>
        </w:rPr>
        <w:t xml:space="preserve">     Написал etingeph · ответить ↑ </w:t>
      </w:r>
    </w:p>
    <w:p w:rsidR="00FD1AC7" w:rsidRDefault="00FD1AC7" w:rsidP="006D5914">
      <w:pPr>
        <w:spacing w:after="0"/>
        <w:ind w:firstLine="454"/>
        <w:jc w:val="both"/>
        <w:rPr>
          <w:rFonts w:ascii="Arial" w:hAnsi="Arial" w:cs="Arial"/>
          <w:sz w:val="24"/>
          <w:szCs w:val="24"/>
        </w:rPr>
      </w:pPr>
      <w:r w:rsidRPr="006D5914">
        <w:rPr>
          <w:rFonts w:ascii="Arial" w:hAnsi="Arial" w:cs="Arial"/>
          <w:sz w:val="24"/>
          <w:szCs w:val="24"/>
        </w:rPr>
        <w:pict>
          <v:rect id="_x0000_i1026" style="width:0;height:1.5pt" o:hralign="center" o:hrstd="t" o:hr="t" fillcolor="gray" stroked="f"/>
        </w:pict>
      </w:r>
    </w:p>
    <w:p w:rsidR="00FD1AC7" w:rsidRPr="00FA7F52" w:rsidRDefault="00FD1AC7" w:rsidP="006D5914">
      <w:pPr>
        <w:spacing w:after="0"/>
        <w:ind w:firstLine="454"/>
        <w:jc w:val="both"/>
        <w:rPr>
          <w:rFonts w:ascii="Arial" w:hAnsi="Arial" w:cs="Arial"/>
          <w:b/>
          <w:sz w:val="24"/>
          <w:szCs w:val="24"/>
        </w:rPr>
      </w:pPr>
      <w:r w:rsidRPr="00FA7F52">
        <w:rPr>
          <w:rFonts w:ascii="Arial" w:hAnsi="Arial" w:cs="Arial"/>
          <w:b/>
          <w:sz w:val="24"/>
          <w:szCs w:val="24"/>
        </w:rPr>
        <w:t>…</w:t>
      </w:r>
    </w:p>
    <w:sectPr w:rsidR="00FD1AC7" w:rsidRPr="00FA7F52" w:rsidSect="004E7757">
      <w:pgSz w:w="11906" w:h="16838"/>
      <w:pgMar w:top="567" w:right="707"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757"/>
    <w:rsid w:val="000B36C4"/>
    <w:rsid w:val="00474A8E"/>
    <w:rsid w:val="004C3A93"/>
    <w:rsid w:val="004E4D08"/>
    <w:rsid w:val="004E7757"/>
    <w:rsid w:val="005067A0"/>
    <w:rsid w:val="006D5914"/>
    <w:rsid w:val="00774503"/>
    <w:rsid w:val="009A04C6"/>
    <w:rsid w:val="00A0239E"/>
    <w:rsid w:val="00A86F82"/>
    <w:rsid w:val="00BA098D"/>
    <w:rsid w:val="00C623FD"/>
    <w:rsid w:val="00D80131"/>
    <w:rsid w:val="00E749DB"/>
    <w:rsid w:val="00FA7F52"/>
    <w:rsid w:val="00FD1AC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A0"/>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1150</TotalTime>
  <Pages>29</Pages>
  <Words>10734</Words>
  <Characters>-32766</Characters>
  <Application>Microsoft Office Outlook</Application>
  <DocSecurity>0</DocSecurity>
  <Lines>0</Lines>
  <Paragraphs>0</Paragraphs>
  <ScaleCrop>false</ScaleCrop>
  <Company>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Опубликовано на polka</dc:title>
  <dc:subject/>
  <dc:creator>stas</dc:creator>
  <cp:keywords/>
  <dc:description/>
  <cp:lastModifiedBy>user</cp:lastModifiedBy>
  <cp:revision>3</cp:revision>
  <dcterms:created xsi:type="dcterms:W3CDTF">2016-07-13T16:25:00Z</dcterms:created>
  <dcterms:modified xsi:type="dcterms:W3CDTF">2016-07-14T10:34:00Z</dcterms:modified>
</cp:coreProperties>
</file>